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A59" w:rsidRPr="0033045B" w:rsidRDefault="00DB0A59" w:rsidP="00C74DFB">
      <w:pPr>
        <w:jc w:val="center"/>
        <w:rPr>
          <w:sz w:val="28"/>
          <w:szCs w:val="28"/>
          <w:lang w:val="kk-KZ"/>
        </w:rPr>
      </w:pPr>
      <w:r w:rsidRPr="0033045B">
        <w:rPr>
          <w:sz w:val="28"/>
          <w:szCs w:val="28"/>
          <w:lang w:val="kk-KZ"/>
        </w:rPr>
        <w:t>Қазақстан Республикасының білім және ғылым министрлігі</w:t>
      </w:r>
    </w:p>
    <w:p w:rsidR="00DB0A59" w:rsidRPr="0033045B" w:rsidRDefault="00DB0A59" w:rsidP="00C74DFB">
      <w:pPr>
        <w:jc w:val="center"/>
        <w:rPr>
          <w:sz w:val="28"/>
          <w:szCs w:val="28"/>
          <w:lang w:val="kk-KZ"/>
        </w:rPr>
      </w:pPr>
      <w:r w:rsidRPr="0033045B">
        <w:rPr>
          <w:sz w:val="28"/>
          <w:szCs w:val="28"/>
          <w:lang w:val="kk-KZ"/>
        </w:rPr>
        <w:t>А. Байтұрсынов атындағы Қостанай мемлекеттік университеті</w:t>
      </w:r>
    </w:p>
    <w:p w:rsidR="00DB0A59" w:rsidRPr="0033045B" w:rsidRDefault="00DB0A59" w:rsidP="00C74DFB">
      <w:pPr>
        <w:jc w:val="center"/>
        <w:rPr>
          <w:sz w:val="28"/>
          <w:szCs w:val="28"/>
          <w:lang w:val="kk-KZ"/>
        </w:rPr>
      </w:pPr>
      <w:r w:rsidRPr="0033045B">
        <w:rPr>
          <w:sz w:val="28"/>
          <w:szCs w:val="28"/>
          <w:lang w:val="kk-KZ"/>
        </w:rPr>
        <w:t>Экология кафедрасы</w:t>
      </w: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r w:rsidRPr="0033045B">
        <w:rPr>
          <w:sz w:val="28"/>
          <w:szCs w:val="28"/>
          <w:lang w:val="kk-KZ"/>
        </w:rPr>
        <w:t>З.Г. Жокушева</w:t>
      </w: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r w:rsidRPr="0033045B">
        <w:rPr>
          <w:b/>
          <w:bCs/>
          <w:noProof/>
          <w:sz w:val="28"/>
          <w:szCs w:val="28"/>
          <w:lang w:val="kk-KZ"/>
        </w:rPr>
        <w:t>Адам мүшелерінің эволюциясы</w:t>
      </w:r>
    </w:p>
    <w:p w:rsidR="00DB0A59" w:rsidRPr="0033045B" w:rsidRDefault="00DB0A59" w:rsidP="00C74DFB">
      <w:pPr>
        <w:jc w:val="center"/>
        <w:rPr>
          <w:sz w:val="28"/>
          <w:szCs w:val="28"/>
          <w:lang w:val="kk-KZ"/>
        </w:rPr>
      </w:pPr>
      <w:r w:rsidRPr="0033045B">
        <w:rPr>
          <w:sz w:val="28"/>
          <w:szCs w:val="28"/>
          <w:lang w:val="kk-KZ"/>
        </w:rPr>
        <w:t>бөлімі бойынша оқу-әдістемелік құрал</w:t>
      </w:r>
    </w:p>
    <w:p w:rsidR="00DB0A59" w:rsidRPr="0033045B" w:rsidRDefault="00DB0A59" w:rsidP="00C74DFB">
      <w:pPr>
        <w:jc w:val="center"/>
        <w:rPr>
          <w:sz w:val="28"/>
          <w:szCs w:val="28"/>
          <w:lang w:val="kk-KZ"/>
        </w:rPr>
      </w:pPr>
      <w:r w:rsidRPr="0033045B">
        <w:rPr>
          <w:sz w:val="28"/>
          <w:szCs w:val="28"/>
          <w:lang w:val="kk-KZ"/>
        </w:rPr>
        <w:t>5В060800-Экология</w:t>
      </w: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r w:rsidRPr="0033045B">
        <w:rPr>
          <w:sz w:val="28"/>
          <w:szCs w:val="28"/>
          <w:lang w:val="kk-KZ"/>
        </w:rPr>
        <w:t>Қостанай, 2015ж</w:t>
      </w:r>
    </w:p>
    <w:p w:rsidR="00DB0A59" w:rsidRPr="0033045B" w:rsidRDefault="00DB0A59" w:rsidP="00C74DFB">
      <w:pPr>
        <w:jc w:val="center"/>
        <w:rPr>
          <w:sz w:val="28"/>
          <w:szCs w:val="28"/>
          <w:lang w:val="kk-KZ"/>
        </w:rPr>
      </w:pPr>
    </w:p>
    <w:p w:rsidR="00DB0A59" w:rsidRPr="0033045B" w:rsidRDefault="00DB0A59" w:rsidP="00C74DFB">
      <w:pPr>
        <w:jc w:val="both"/>
        <w:rPr>
          <w:sz w:val="28"/>
          <w:szCs w:val="28"/>
          <w:lang w:val="kk-KZ"/>
        </w:rPr>
      </w:pPr>
      <w:r w:rsidRPr="0033045B">
        <w:rPr>
          <w:sz w:val="28"/>
          <w:szCs w:val="28"/>
          <w:lang w:val="kk-KZ"/>
        </w:rPr>
        <w:t>ББК</w:t>
      </w:r>
    </w:p>
    <w:p w:rsidR="00DB0A59" w:rsidRPr="0033045B" w:rsidRDefault="00DB0A59" w:rsidP="00C74DFB">
      <w:pPr>
        <w:jc w:val="both"/>
        <w:rPr>
          <w:sz w:val="28"/>
          <w:szCs w:val="28"/>
          <w:lang w:val="kk-KZ"/>
        </w:rPr>
      </w:pPr>
    </w:p>
    <w:p w:rsidR="00DB0A59" w:rsidRPr="0033045B" w:rsidRDefault="00DB0A59" w:rsidP="00C74DFB">
      <w:pPr>
        <w:jc w:val="both"/>
        <w:rPr>
          <w:b/>
          <w:sz w:val="28"/>
          <w:szCs w:val="28"/>
          <w:lang w:val="kk-KZ"/>
        </w:rPr>
      </w:pPr>
      <w:r w:rsidRPr="0033045B">
        <w:rPr>
          <w:b/>
          <w:sz w:val="28"/>
          <w:szCs w:val="28"/>
          <w:lang w:val="kk-KZ"/>
        </w:rPr>
        <w:t>Автор:</w:t>
      </w:r>
    </w:p>
    <w:p w:rsidR="00DB0A59" w:rsidRPr="0033045B" w:rsidRDefault="00DB0A59" w:rsidP="00C74DFB">
      <w:pPr>
        <w:jc w:val="both"/>
        <w:rPr>
          <w:sz w:val="28"/>
          <w:szCs w:val="28"/>
          <w:lang w:val="kk-KZ"/>
        </w:rPr>
      </w:pPr>
      <w:r w:rsidRPr="0033045B">
        <w:rPr>
          <w:sz w:val="28"/>
          <w:szCs w:val="28"/>
          <w:lang w:val="kk-KZ"/>
        </w:rPr>
        <w:t>Жокушева Зайда Габбасовна экология кафедрасының аға оқытушысы</w:t>
      </w:r>
    </w:p>
    <w:p w:rsidR="00DB0A59" w:rsidRPr="0033045B" w:rsidRDefault="00DB0A59" w:rsidP="00C74DFB">
      <w:pPr>
        <w:jc w:val="both"/>
        <w:rPr>
          <w:sz w:val="28"/>
          <w:szCs w:val="28"/>
          <w:lang w:val="kk-KZ"/>
        </w:rPr>
      </w:pPr>
    </w:p>
    <w:p w:rsidR="00DB0A59" w:rsidRPr="0033045B" w:rsidRDefault="00DB0A59" w:rsidP="00C74DFB">
      <w:pPr>
        <w:jc w:val="both"/>
        <w:rPr>
          <w:b/>
          <w:sz w:val="28"/>
          <w:szCs w:val="28"/>
          <w:lang w:val="kk-KZ"/>
        </w:rPr>
      </w:pPr>
      <w:r w:rsidRPr="0033045B">
        <w:rPr>
          <w:b/>
          <w:sz w:val="28"/>
          <w:szCs w:val="28"/>
          <w:lang w:val="kk-KZ"/>
        </w:rPr>
        <w:t>Сын пікірші:</w:t>
      </w:r>
    </w:p>
    <w:p w:rsidR="00DB0A59" w:rsidRPr="0033045B" w:rsidRDefault="00DB0A59" w:rsidP="00C74DFB">
      <w:pPr>
        <w:jc w:val="both"/>
        <w:rPr>
          <w:sz w:val="28"/>
          <w:szCs w:val="28"/>
          <w:lang w:val="kk-KZ"/>
        </w:rPr>
      </w:pPr>
      <w:r w:rsidRPr="0033045B">
        <w:rPr>
          <w:sz w:val="28"/>
          <w:szCs w:val="28"/>
          <w:lang w:val="kk-KZ"/>
        </w:rPr>
        <w:t>Блисов Тилеубай Матайулы,экология кафедрасының  а/ш.ғ.к, доцент</w:t>
      </w:r>
    </w:p>
    <w:p w:rsidR="00DB0A59" w:rsidRPr="0033045B" w:rsidRDefault="00DB0A59" w:rsidP="00C74DFB">
      <w:pPr>
        <w:jc w:val="both"/>
        <w:rPr>
          <w:sz w:val="28"/>
          <w:szCs w:val="28"/>
          <w:lang w:val="kk-KZ"/>
        </w:rPr>
      </w:pPr>
      <w:r w:rsidRPr="0033045B">
        <w:rPr>
          <w:sz w:val="28"/>
          <w:szCs w:val="28"/>
          <w:lang w:val="kk-KZ"/>
        </w:rPr>
        <w:t xml:space="preserve">Конысбаева Д.Т б.ғ.к, доцент, жаратылыстану кафедрасының менгерушісі, ҚМПИ </w:t>
      </w:r>
    </w:p>
    <w:p w:rsidR="00DB0A59" w:rsidRPr="0033045B" w:rsidRDefault="00DB0A59" w:rsidP="00C74DFB">
      <w:pPr>
        <w:jc w:val="both"/>
        <w:rPr>
          <w:sz w:val="28"/>
          <w:szCs w:val="28"/>
          <w:lang w:val="kk-KZ"/>
        </w:rPr>
      </w:pPr>
      <w:r w:rsidRPr="0033045B">
        <w:rPr>
          <w:sz w:val="28"/>
          <w:szCs w:val="28"/>
          <w:lang w:val="kk-KZ"/>
        </w:rPr>
        <w:t>Биосфераның эволюциясы жіне тегі: Бөлімі бойынша оқу-әдістемелік құрал. – Қостанай: А. Байтұрсынов атындағы Қостанай мемелекеттік университеті.</w:t>
      </w:r>
    </w:p>
    <w:p w:rsidR="00DB0A59" w:rsidRPr="0033045B" w:rsidRDefault="00DB0A59" w:rsidP="00C74DFB">
      <w:pPr>
        <w:jc w:val="both"/>
        <w:rPr>
          <w:sz w:val="28"/>
          <w:szCs w:val="28"/>
          <w:lang w:val="kk-KZ"/>
        </w:rPr>
      </w:pPr>
      <w:r w:rsidRPr="0033045B">
        <w:rPr>
          <w:sz w:val="28"/>
          <w:szCs w:val="28"/>
          <w:lang w:val="kk-KZ"/>
        </w:rPr>
        <w:t xml:space="preserve">Бұл бөлімдер бойынша оқу-әдістемелік кешенде 5В060800-Экология мамандығы бойынша оқитын студенттерге арналған дәріс, бақылау сұрақтары, пайдаланған әдебиеттер енгізілген. </w:t>
      </w: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p>
    <w:p w:rsidR="00DB0A59" w:rsidRPr="0033045B" w:rsidRDefault="00DB0A59" w:rsidP="00C74DFB">
      <w:pPr>
        <w:jc w:val="center"/>
        <w:rPr>
          <w:sz w:val="28"/>
          <w:szCs w:val="28"/>
          <w:lang w:val="kk-KZ"/>
        </w:rPr>
      </w:pPr>
      <w:r w:rsidRPr="0033045B">
        <w:rPr>
          <w:sz w:val="28"/>
          <w:szCs w:val="28"/>
          <w:lang w:val="kk-KZ"/>
        </w:rPr>
        <w:t xml:space="preserve">                                                                             ББК  </w:t>
      </w:r>
    </w:p>
    <w:p w:rsidR="00DB0A59" w:rsidRPr="0033045B" w:rsidRDefault="00DB0A59" w:rsidP="00C74DFB">
      <w:pPr>
        <w:jc w:val="both"/>
        <w:rPr>
          <w:sz w:val="28"/>
          <w:szCs w:val="28"/>
          <w:u w:val="single"/>
          <w:lang w:val="kk-KZ"/>
        </w:rPr>
      </w:pPr>
      <w:r w:rsidRPr="0033045B">
        <w:rPr>
          <w:sz w:val="28"/>
          <w:szCs w:val="28"/>
          <w:lang w:val="kk-KZ"/>
        </w:rPr>
        <w:t xml:space="preserve">Аграрлық-биологиялық факультетінің  оқу-әдістемелік кеңесінде бекітілді   №    хаттамасы         </w:t>
      </w:r>
      <w:r w:rsidRPr="0033045B">
        <w:rPr>
          <w:sz w:val="28"/>
          <w:szCs w:val="28"/>
          <w:u w:val="single"/>
          <w:lang w:val="kk-KZ"/>
        </w:rPr>
        <w:t xml:space="preserve">«  »   </w:t>
      </w:r>
      <w:r w:rsidRPr="0033045B">
        <w:rPr>
          <w:sz w:val="28"/>
          <w:szCs w:val="28"/>
          <w:u w:val="single"/>
          <w:lang w:val="kk-KZ"/>
        </w:rPr>
        <w:tab/>
        <w:t xml:space="preserve"> 2015 </w:t>
      </w:r>
    </w:p>
    <w:p w:rsidR="00DB0A59" w:rsidRPr="0033045B" w:rsidRDefault="00DB0A59" w:rsidP="00C74DFB">
      <w:pPr>
        <w:jc w:val="both"/>
        <w:rPr>
          <w:sz w:val="28"/>
          <w:szCs w:val="28"/>
          <w:u w:val="single"/>
          <w:lang w:val="kk-KZ"/>
        </w:rPr>
      </w:pPr>
    </w:p>
    <w:p w:rsidR="00DB0A59" w:rsidRPr="0033045B" w:rsidRDefault="00DB0A59" w:rsidP="00C74DFB">
      <w:pPr>
        <w:jc w:val="both"/>
        <w:rPr>
          <w:sz w:val="28"/>
          <w:szCs w:val="28"/>
          <w:u w:val="single"/>
          <w:lang w:val="kk-KZ"/>
        </w:rPr>
      </w:pPr>
    </w:p>
    <w:p w:rsidR="00DB0A59" w:rsidRPr="0033045B" w:rsidRDefault="00DB0A59" w:rsidP="00C74DFB">
      <w:pPr>
        <w:jc w:val="both"/>
        <w:rPr>
          <w:sz w:val="28"/>
          <w:szCs w:val="28"/>
          <w:u w:val="single"/>
          <w:lang w:val="kk-KZ"/>
        </w:rPr>
      </w:pPr>
    </w:p>
    <w:p w:rsidR="00DB0A59" w:rsidRPr="0033045B" w:rsidRDefault="00DB0A59" w:rsidP="00C74DFB">
      <w:pPr>
        <w:jc w:val="both"/>
        <w:rPr>
          <w:sz w:val="28"/>
          <w:szCs w:val="28"/>
          <w:u w:val="single"/>
          <w:lang w:val="kk-KZ"/>
        </w:rPr>
      </w:pPr>
    </w:p>
    <w:p w:rsidR="00DB0A59" w:rsidRPr="0033045B" w:rsidRDefault="00DB0A59" w:rsidP="00C74DFB">
      <w:pPr>
        <w:jc w:val="both"/>
        <w:rPr>
          <w:sz w:val="28"/>
          <w:szCs w:val="28"/>
          <w:u w:val="single"/>
          <w:lang w:val="kk-KZ"/>
        </w:rPr>
      </w:pPr>
    </w:p>
    <w:p w:rsidR="00DB0A59" w:rsidRPr="0033045B" w:rsidRDefault="00DB0A59" w:rsidP="00C74DFB">
      <w:pPr>
        <w:jc w:val="right"/>
        <w:rPr>
          <w:sz w:val="28"/>
          <w:szCs w:val="28"/>
          <w:lang w:val="kk-KZ"/>
        </w:rPr>
      </w:pPr>
      <w:r w:rsidRPr="0033045B">
        <w:rPr>
          <w:bCs/>
          <w:sz w:val="28"/>
          <w:szCs w:val="28"/>
          <w:lang w:val="kk-KZ"/>
        </w:rPr>
        <w:t xml:space="preserve">© </w:t>
      </w:r>
      <w:r w:rsidRPr="0033045B">
        <w:rPr>
          <w:sz w:val="28"/>
          <w:szCs w:val="28"/>
          <w:lang w:val="kk-KZ"/>
        </w:rPr>
        <w:t>А. Байтұрсынов атындағы Қостанай</w:t>
      </w:r>
    </w:p>
    <w:p w:rsidR="00DB0A59" w:rsidRPr="0033045B" w:rsidRDefault="00DB0A59" w:rsidP="00C74DFB">
      <w:pPr>
        <w:jc w:val="right"/>
        <w:rPr>
          <w:sz w:val="28"/>
          <w:szCs w:val="28"/>
          <w:lang w:val="kk-KZ"/>
        </w:rPr>
      </w:pPr>
      <w:r w:rsidRPr="0033045B">
        <w:rPr>
          <w:sz w:val="28"/>
          <w:szCs w:val="28"/>
          <w:lang w:val="kk-KZ"/>
        </w:rPr>
        <w:t xml:space="preserve">                                                                                          мемелекеттік университеті,2015</w:t>
      </w:r>
    </w:p>
    <w:p w:rsidR="00DB0A59" w:rsidRPr="0033045B" w:rsidRDefault="00DB0A59" w:rsidP="00C74DFB">
      <w:pPr>
        <w:jc w:val="both"/>
        <w:rPr>
          <w:sz w:val="28"/>
          <w:szCs w:val="28"/>
          <w:lang w:val="kk-KZ"/>
        </w:rPr>
      </w:pPr>
    </w:p>
    <w:p w:rsidR="00DB0A59" w:rsidRPr="0033045B" w:rsidRDefault="00DB0A59" w:rsidP="00C74DFB">
      <w:pPr>
        <w:jc w:val="both"/>
        <w:rPr>
          <w:sz w:val="28"/>
          <w:szCs w:val="28"/>
          <w:lang w:val="kk-KZ"/>
        </w:rPr>
      </w:pPr>
    </w:p>
    <w:p w:rsidR="00DB0A59" w:rsidRPr="0033045B" w:rsidRDefault="00DB0A59" w:rsidP="00C74DFB">
      <w:pPr>
        <w:jc w:val="both"/>
        <w:rPr>
          <w:sz w:val="28"/>
          <w:szCs w:val="28"/>
          <w:lang w:val="kk-KZ"/>
        </w:rPr>
      </w:pPr>
    </w:p>
    <w:p w:rsidR="00DB0A59" w:rsidRPr="0033045B" w:rsidRDefault="00DB0A59" w:rsidP="0011234C">
      <w:pPr>
        <w:jc w:val="both"/>
        <w:rPr>
          <w:b/>
          <w:bCs/>
          <w:sz w:val="28"/>
          <w:szCs w:val="28"/>
          <w:lang w:val="kk-KZ"/>
        </w:rPr>
      </w:pPr>
    </w:p>
    <w:p w:rsidR="00DB0A59" w:rsidRPr="0033045B" w:rsidRDefault="00DB0A59" w:rsidP="0011234C">
      <w:pPr>
        <w:jc w:val="both"/>
        <w:rPr>
          <w:b/>
          <w:bCs/>
          <w:sz w:val="28"/>
          <w:szCs w:val="28"/>
          <w:lang w:val="kk-KZ"/>
        </w:rPr>
      </w:pPr>
      <w:r w:rsidRPr="0033045B">
        <w:rPr>
          <w:b/>
          <w:bCs/>
          <w:sz w:val="28"/>
          <w:szCs w:val="28"/>
          <w:lang w:val="kk-KZ"/>
        </w:rPr>
        <w:t>Тақырыбы: Мүшелер жүйелерінің эволюциясы</w:t>
      </w:r>
    </w:p>
    <w:p w:rsidR="00DB0A59" w:rsidRPr="0033045B" w:rsidRDefault="00DB0A59" w:rsidP="0011234C">
      <w:pPr>
        <w:jc w:val="both"/>
        <w:rPr>
          <w:b/>
          <w:bCs/>
          <w:sz w:val="28"/>
          <w:szCs w:val="28"/>
          <w:lang w:val="kk-KZ"/>
        </w:rPr>
      </w:pPr>
      <w:r w:rsidRPr="0033045B">
        <w:rPr>
          <w:b/>
          <w:bCs/>
          <w:sz w:val="28"/>
          <w:szCs w:val="28"/>
          <w:lang w:val="kk-KZ"/>
        </w:rPr>
        <w:t>Мақсаты:</w:t>
      </w:r>
    </w:p>
    <w:p w:rsidR="00DB0A59" w:rsidRPr="0033045B" w:rsidRDefault="00DB0A59" w:rsidP="0011234C">
      <w:pPr>
        <w:jc w:val="both"/>
        <w:rPr>
          <w:b/>
          <w:bCs/>
          <w:noProof/>
          <w:sz w:val="28"/>
          <w:szCs w:val="28"/>
          <w:lang w:val="kk-KZ"/>
        </w:rPr>
      </w:pPr>
      <w:r w:rsidRPr="0033045B">
        <w:rPr>
          <w:b/>
          <w:bCs/>
          <w:sz w:val="28"/>
          <w:szCs w:val="28"/>
          <w:lang w:val="kk-KZ"/>
        </w:rPr>
        <w:t>Жоспар:</w:t>
      </w:r>
      <w:r w:rsidRPr="0033045B">
        <w:rPr>
          <w:b/>
          <w:bCs/>
          <w:noProof/>
          <w:sz w:val="28"/>
          <w:szCs w:val="28"/>
          <w:lang w:val="kk-KZ"/>
        </w:rPr>
        <w:t xml:space="preserve"> </w:t>
      </w:r>
    </w:p>
    <w:p w:rsidR="00DB0A59" w:rsidRPr="0033045B" w:rsidRDefault="00DB0A59" w:rsidP="0011234C">
      <w:pPr>
        <w:jc w:val="both"/>
        <w:rPr>
          <w:sz w:val="28"/>
          <w:szCs w:val="28"/>
          <w:lang w:val="kk-KZ"/>
        </w:rPr>
      </w:pPr>
      <w:r w:rsidRPr="0033045B">
        <w:rPr>
          <w:bCs/>
          <w:sz w:val="28"/>
          <w:szCs w:val="28"/>
          <w:lang w:val="kk-KZ"/>
        </w:rPr>
        <w:t xml:space="preserve">1. </w:t>
      </w:r>
      <w:r w:rsidRPr="0033045B">
        <w:rPr>
          <w:bCs/>
          <w:noProof/>
          <w:sz w:val="28"/>
          <w:szCs w:val="28"/>
          <w:lang w:val="kk-KZ"/>
        </w:rPr>
        <w:t>Тері жабыны</w:t>
      </w:r>
    </w:p>
    <w:p w:rsidR="00DB0A59" w:rsidRPr="0033045B" w:rsidRDefault="00DB0A59" w:rsidP="0011234C">
      <w:pPr>
        <w:jc w:val="both"/>
        <w:rPr>
          <w:sz w:val="28"/>
          <w:szCs w:val="28"/>
          <w:lang w:val="kk-KZ"/>
        </w:rPr>
      </w:pPr>
      <w:r w:rsidRPr="0033045B">
        <w:rPr>
          <w:bCs/>
          <w:sz w:val="28"/>
          <w:szCs w:val="28"/>
          <w:lang w:val="kk-KZ"/>
        </w:rPr>
        <w:t xml:space="preserve">2. </w:t>
      </w:r>
      <w:r w:rsidRPr="0033045B">
        <w:rPr>
          <w:bCs/>
          <w:noProof/>
          <w:sz w:val="28"/>
          <w:szCs w:val="28"/>
          <w:lang w:val="kk-KZ"/>
        </w:rPr>
        <w:t>Қаңқасы</w:t>
      </w:r>
    </w:p>
    <w:p w:rsidR="00DB0A59" w:rsidRPr="0033045B" w:rsidRDefault="00DB0A59" w:rsidP="0011234C">
      <w:pPr>
        <w:jc w:val="both"/>
        <w:rPr>
          <w:sz w:val="28"/>
          <w:szCs w:val="28"/>
          <w:lang w:val="kk-KZ"/>
        </w:rPr>
      </w:pPr>
      <w:r w:rsidRPr="0033045B">
        <w:rPr>
          <w:sz w:val="28"/>
          <w:szCs w:val="28"/>
          <w:lang w:val="kk-KZ"/>
        </w:rPr>
        <w:t xml:space="preserve">3. </w:t>
      </w:r>
      <w:r w:rsidRPr="0033045B">
        <w:rPr>
          <w:bCs/>
          <w:noProof/>
          <w:sz w:val="28"/>
          <w:szCs w:val="28"/>
          <w:lang w:val="kk-KZ"/>
        </w:rPr>
        <w:t>Ас қорыту жүйесі</w:t>
      </w:r>
    </w:p>
    <w:p w:rsidR="00DB0A59" w:rsidRPr="0033045B" w:rsidRDefault="00DB0A59" w:rsidP="0011234C">
      <w:pPr>
        <w:jc w:val="both"/>
        <w:rPr>
          <w:sz w:val="28"/>
          <w:szCs w:val="28"/>
          <w:lang w:val="kk-KZ"/>
        </w:rPr>
      </w:pPr>
      <w:r w:rsidRPr="0033045B">
        <w:rPr>
          <w:bCs/>
          <w:sz w:val="28"/>
          <w:szCs w:val="28"/>
          <w:lang w:val="kk-KZ"/>
        </w:rPr>
        <w:t xml:space="preserve">4. </w:t>
      </w:r>
      <w:r w:rsidRPr="0033045B">
        <w:rPr>
          <w:bCs/>
          <w:noProof/>
          <w:sz w:val="28"/>
          <w:szCs w:val="28"/>
          <w:lang w:val="kk-KZ"/>
        </w:rPr>
        <w:t>Тыныс алу жүйесі</w:t>
      </w:r>
    </w:p>
    <w:p w:rsidR="00DB0A59" w:rsidRPr="0033045B" w:rsidRDefault="00DB0A59" w:rsidP="0011234C">
      <w:pPr>
        <w:jc w:val="both"/>
        <w:rPr>
          <w:sz w:val="28"/>
          <w:szCs w:val="28"/>
          <w:lang w:val="kk-KZ"/>
        </w:rPr>
      </w:pPr>
      <w:r w:rsidRPr="0033045B">
        <w:rPr>
          <w:bCs/>
          <w:noProof/>
          <w:sz w:val="28"/>
          <w:szCs w:val="28"/>
          <w:lang w:val="kk-KZ"/>
        </w:rPr>
        <w:t xml:space="preserve">5. Қанайналым </w:t>
      </w:r>
      <w:r w:rsidRPr="0033045B">
        <w:rPr>
          <w:bCs/>
          <w:sz w:val="28"/>
          <w:szCs w:val="28"/>
          <w:lang w:val="kk-KZ"/>
        </w:rPr>
        <w:t xml:space="preserve">және лимфа </w:t>
      </w:r>
      <w:r w:rsidRPr="0033045B">
        <w:rPr>
          <w:bCs/>
          <w:noProof/>
          <w:sz w:val="28"/>
          <w:szCs w:val="28"/>
          <w:lang w:val="kk-KZ"/>
        </w:rPr>
        <w:t>жүйелері</w:t>
      </w:r>
    </w:p>
    <w:p w:rsidR="00DB0A59" w:rsidRPr="0033045B" w:rsidRDefault="00DB0A59" w:rsidP="0011234C">
      <w:pPr>
        <w:jc w:val="both"/>
        <w:rPr>
          <w:sz w:val="28"/>
          <w:szCs w:val="28"/>
          <w:lang w:val="kk-KZ"/>
        </w:rPr>
      </w:pPr>
      <w:r w:rsidRPr="0033045B">
        <w:rPr>
          <w:bCs/>
          <w:sz w:val="28"/>
          <w:szCs w:val="28"/>
          <w:lang w:val="kk-KZ"/>
        </w:rPr>
        <w:t xml:space="preserve">6. Ыдырау </w:t>
      </w:r>
      <w:r w:rsidRPr="0033045B">
        <w:rPr>
          <w:bCs/>
          <w:noProof/>
          <w:sz w:val="28"/>
          <w:szCs w:val="28"/>
          <w:lang w:val="kk-KZ"/>
        </w:rPr>
        <w:t>өнімдерін шығару жүйесі</w:t>
      </w:r>
    </w:p>
    <w:p w:rsidR="00DB0A59" w:rsidRPr="0033045B" w:rsidRDefault="00DB0A59" w:rsidP="0011234C">
      <w:pPr>
        <w:jc w:val="both"/>
        <w:rPr>
          <w:bCs/>
          <w:noProof/>
          <w:sz w:val="28"/>
          <w:szCs w:val="28"/>
          <w:lang w:val="kk-KZ"/>
        </w:rPr>
      </w:pPr>
      <w:r w:rsidRPr="0033045B">
        <w:rPr>
          <w:bCs/>
          <w:sz w:val="28"/>
          <w:szCs w:val="28"/>
          <w:lang w:val="kk-KZ"/>
        </w:rPr>
        <w:t xml:space="preserve">7.  </w:t>
      </w:r>
      <w:r w:rsidRPr="0033045B">
        <w:rPr>
          <w:bCs/>
          <w:noProof/>
          <w:sz w:val="28"/>
          <w:szCs w:val="28"/>
          <w:lang w:val="kk-KZ"/>
        </w:rPr>
        <w:t>Жүйке жүйесі</w:t>
      </w:r>
    </w:p>
    <w:p w:rsidR="00DB0A59" w:rsidRPr="0033045B" w:rsidRDefault="00DB0A59" w:rsidP="0011234C">
      <w:pPr>
        <w:jc w:val="both"/>
        <w:rPr>
          <w:bCs/>
          <w:noProof/>
          <w:sz w:val="28"/>
          <w:szCs w:val="28"/>
          <w:lang w:val="kk-KZ"/>
        </w:rPr>
      </w:pPr>
      <w:r w:rsidRPr="0033045B">
        <w:rPr>
          <w:bCs/>
          <w:sz w:val="28"/>
          <w:szCs w:val="28"/>
          <w:lang w:val="kk-KZ"/>
        </w:rPr>
        <w:t xml:space="preserve">8. </w:t>
      </w:r>
      <w:r w:rsidRPr="0033045B">
        <w:rPr>
          <w:bCs/>
          <w:noProof/>
          <w:sz w:val="28"/>
          <w:szCs w:val="28"/>
          <w:lang w:val="kk-KZ"/>
        </w:rPr>
        <w:t>Эндокриндік  жүйе</w:t>
      </w:r>
    </w:p>
    <w:p w:rsidR="00DB0A59" w:rsidRPr="0033045B" w:rsidRDefault="00DB0A59" w:rsidP="0011234C">
      <w:pPr>
        <w:jc w:val="both"/>
        <w:rPr>
          <w:sz w:val="28"/>
          <w:szCs w:val="28"/>
          <w:lang w:val="kk-KZ"/>
        </w:rPr>
      </w:pPr>
      <w:r w:rsidRPr="0033045B">
        <w:rPr>
          <w:bCs/>
          <w:sz w:val="28"/>
          <w:szCs w:val="28"/>
          <w:lang w:val="kk-KZ"/>
        </w:rPr>
        <w:t xml:space="preserve">9. </w:t>
      </w:r>
      <w:r w:rsidRPr="0033045B">
        <w:rPr>
          <w:bCs/>
          <w:noProof/>
          <w:sz w:val="28"/>
          <w:szCs w:val="28"/>
          <w:lang w:val="kk-KZ"/>
        </w:rPr>
        <w:t>Көбею жүйесі</w:t>
      </w:r>
    </w:p>
    <w:p w:rsidR="00DB0A59" w:rsidRPr="0033045B" w:rsidRDefault="00DB0A59" w:rsidP="0011234C">
      <w:pPr>
        <w:jc w:val="both"/>
        <w:rPr>
          <w:sz w:val="28"/>
          <w:szCs w:val="28"/>
          <w:lang w:val="kk-KZ"/>
        </w:rPr>
      </w:pPr>
    </w:p>
    <w:p w:rsidR="00DB0A59" w:rsidRPr="0033045B" w:rsidRDefault="00DB0A59" w:rsidP="0011234C">
      <w:pPr>
        <w:jc w:val="both"/>
        <w:rPr>
          <w:sz w:val="28"/>
          <w:szCs w:val="28"/>
          <w:lang w:val="kk-KZ"/>
        </w:rPr>
      </w:pPr>
    </w:p>
    <w:p w:rsidR="00DB0A59" w:rsidRPr="0033045B" w:rsidRDefault="00DB0A59" w:rsidP="0011234C">
      <w:pPr>
        <w:jc w:val="both"/>
        <w:rPr>
          <w:sz w:val="28"/>
          <w:szCs w:val="28"/>
          <w:lang w:val="kk-KZ"/>
        </w:rPr>
      </w:pPr>
      <w:r w:rsidRPr="0033045B">
        <w:rPr>
          <w:noProof/>
          <w:sz w:val="28"/>
          <w:szCs w:val="28"/>
          <w:lang w:val="kk-KZ"/>
        </w:rPr>
        <w:t xml:space="preserve">Тірі организмдердің әртүрлі ортада өмір сүруі </w:t>
      </w:r>
      <w:r w:rsidRPr="0033045B">
        <w:rPr>
          <w:sz w:val="28"/>
          <w:szCs w:val="28"/>
          <w:lang w:val="kk-KZ"/>
        </w:rPr>
        <w:t xml:space="preserve">тек </w:t>
      </w:r>
      <w:r w:rsidRPr="0033045B">
        <w:rPr>
          <w:noProof/>
          <w:sz w:val="28"/>
          <w:szCs w:val="28"/>
          <w:lang w:val="kk-KZ"/>
        </w:rPr>
        <w:t xml:space="preserve">олардың өздерінде болатын </w:t>
      </w:r>
      <w:r w:rsidRPr="0033045B">
        <w:rPr>
          <w:sz w:val="28"/>
          <w:szCs w:val="28"/>
          <w:lang w:val="kk-KZ"/>
        </w:rPr>
        <w:t xml:space="preserve">эволюция </w:t>
      </w:r>
      <w:r w:rsidRPr="0033045B">
        <w:rPr>
          <w:noProof/>
          <w:sz w:val="28"/>
          <w:szCs w:val="28"/>
          <w:lang w:val="kk-KZ"/>
        </w:rPr>
        <w:t xml:space="preserve">нәтижесінде ғана емес, олардың мүшелер жүйелерінің эволюциясы арқылы жүзеге асады. Төменде біз </w:t>
      </w:r>
      <w:r w:rsidRPr="0033045B">
        <w:rPr>
          <w:sz w:val="28"/>
          <w:szCs w:val="28"/>
          <w:lang w:val="kk-KZ"/>
        </w:rPr>
        <w:t xml:space="preserve">осы </w:t>
      </w:r>
      <w:r w:rsidRPr="0033045B">
        <w:rPr>
          <w:noProof/>
          <w:sz w:val="28"/>
          <w:szCs w:val="28"/>
          <w:lang w:val="kk-KZ"/>
        </w:rPr>
        <w:t>тұжырымды қарапайымдылардан бастап сүтқоректілерге дейінгі жануарлардың мүшелер жүйелерінің эволюциясын мысалдармен түсіндіреміз.</w:t>
      </w:r>
    </w:p>
    <w:p w:rsidR="00DB0A59" w:rsidRPr="0033045B" w:rsidRDefault="00DB0A59" w:rsidP="0011234C">
      <w:pPr>
        <w:jc w:val="both"/>
        <w:rPr>
          <w:sz w:val="28"/>
          <w:szCs w:val="28"/>
          <w:lang w:val="kk-KZ"/>
        </w:rPr>
      </w:pPr>
      <w:r w:rsidRPr="0033045B">
        <w:rPr>
          <w:b/>
          <w:bCs/>
          <w:sz w:val="28"/>
          <w:szCs w:val="28"/>
          <w:lang w:val="kk-KZ"/>
        </w:rPr>
        <w:t xml:space="preserve">1. </w:t>
      </w:r>
      <w:r w:rsidRPr="0033045B">
        <w:rPr>
          <w:b/>
          <w:bCs/>
          <w:noProof/>
          <w:sz w:val="28"/>
          <w:szCs w:val="28"/>
          <w:lang w:val="kk-KZ"/>
        </w:rPr>
        <w:t>Тері жабыны</w:t>
      </w:r>
    </w:p>
    <w:p w:rsidR="00DB0A59" w:rsidRPr="0033045B" w:rsidRDefault="00DB0A59" w:rsidP="0011234C">
      <w:pPr>
        <w:jc w:val="both"/>
        <w:rPr>
          <w:sz w:val="28"/>
          <w:szCs w:val="28"/>
          <w:lang w:val="kk-KZ"/>
        </w:rPr>
      </w:pPr>
      <w:r w:rsidRPr="0033045B">
        <w:rPr>
          <w:noProof/>
          <w:sz w:val="28"/>
          <w:szCs w:val="28"/>
          <w:lang w:val="kk-KZ"/>
        </w:rPr>
        <w:t xml:space="preserve">Жануарлардың сыртқы </w:t>
      </w:r>
      <w:r w:rsidRPr="0033045B">
        <w:rPr>
          <w:sz w:val="28"/>
          <w:szCs w:val="28"/>
          <w:lang w:val="kk-KZ"/>
        </w:rPr>
        <w:t xml:space="preserve">дене жабыны </w:t>
      </w:r>
      <w:r w:rsidRPr="0033045B">
        <w:rPr>
          <w:noProof/>
          <w:sz w:val="28"/>
          <w:szCs w:val="28"/>
          <w:lang w:val="kk-KZ"/>
        </w:rPr>
        <w:t xml:space="preserve">(тері немесе интегумент) денеден артық </w:t>
      </w:r>
      <w:r w:rsidRPr="0033045B">
        <w:rPr>
          <w:sz w:val="28"/>
          <w:szCs w:val="28"/>
          <w:lang w:val="kk-KZ"/>
        </w:rPr>
        <w:t xml:space="preserve">суды </w:t>
      </w:r>
      <w:r w:rsidRPr="0033045B">
        <w:rPr>
          <w:noProof/>
          <w:sz w:val="28"/>
          <w:szCs w:val="28"/>
          <w:lang w:val="kk-KZ"/>
        </w:rPr>
        <w:t>жоғалтпай жэне дене температурасын реттеп қорғаныштық қызмет атқарады. Сонымен бірге, көптеген организм-дерде зат алмасуға (тыныс алу жэне зәр шығару) қосымша дене мүшесі қызметін атқарады.</w:t>
      </w:r>
    </w:p>
    <w:p w:rsidR="00DB0A59" w:rsidRPr="0033045B" w:rsidRDefault="00DB0A59" w:rsidP="0011234C">
      <w:pPr>
        <w:jc w:val="both"/>
        <w:rPr>
          <w:sz w:val="28"/>
          <w:szCs w:val="28"/>
          <w:lang w:val="kk-KZ"/>
        </w:rPr>
      </w:pPr>
      <w:r w:rsidRPr="0033045B">
        <w:rPr>
          <w:noProof/>
          <w:sz w:val="28"/>
          <w:szCs w:val="28"/>
          <w:lang w:val="kk-KZ"/>
        </w:rPr>
        <w:t xml:space="preserve">Омыртқасыздарда </w:t>
      </w:r>
      <w:r w:rsidRPr="0033045B">
        <w:rPr>
          <w:sz w:val="28"/>
          <w:szCs w:val="28"/>
          <w:lang w:val="kk-KZ"/>
        </w:rPr>
        <w:t xml:space="preserve">дене жабыны </w:t>
      </w:r>
      <w:r w:rsidRPr="0033045B">
        <w:rPr>
          <w:noProof/>
          <w:sz w:val="28"/>
          <w:szCs w:val="28"/>
          <w:lang w:val="kk-KZ"/>
        </w:rPr>
        <w:t xml:space="preserve">онша жетілмеген, ол эктодер-мадан жэне соның қосалкьі туындыларынан тұрады. Бұларда дене жабынының </w:t>
      </w:r>
      <w:r w:rsidRPr="0033045B">
        <w:rPr>
          <w:sz w:val="28"/>
          <w:szCs w:val="28"/>
          <w:lang w:val="kk-KZ"/>
        </w:rPr>
        <w:t xml:space="preserve">эволюциясы </w:t>
      </w:r>
      <w:r w:rsidRPr="0033045B">
        <w:rPr>
          <w:noProof/>
          <w:sz w:val="28"/>
          <w:szCs w:val="28"/>
          <w:lang w:val="kk-KZ"/>
        </w:rPr>
        <w:t xml:space="preserve">тербелмелі эпителийден жалпақ </w:t>
      </w:r>
      <w:r w:rsidRPr="0033045B">
        <w:rPr>
          <w:sz w:val="28"/>
          <w:szCs w:val="28"/>
          <w:lang w:val="kk-KZ"/>
        </w:rPr>
        <w:t xml:space="preserve">эпителий </w:t>
      </w:r>
      <w:r w:rsidRPr="0033045B">
        <w:rPr>
          <w:noProof/>
          <w:sz w:val="28"/>
          <w:szCs w:val="28"/>
          <w:lang w:val="kk-KZ"/>
        </w:rPr>
        <w:t xml:space="preserve">бағытында дамыды, осылай </w:t>
      </w:r>
      <w:r w:rsidRPr="0033045B">
        <w:rPr>
          <w:sz w:val="28"/>
          <w:szCs w:val="28"/>
          <w:lang w:val="kk-KZ"/>
        </w:rPr>
        <w:t xml:space="preserve">даму турбеллярий жэне </w:t>
      </w:r>
      <w:r w:rsidRPr="0033045B">
        <w:rPr>
          <w:noProof/>
          <w:sz w:val="28"/>
          <w:szCs w:val="28"/>
          <w:lang w:val="kk-KZ"/>
        </w:rPr>
        <w:t xml:space="preserve">басқа жалпақ құрттар, сонымен бірге жұмыр жэне буылтық құрттарда байқалады. Тербелмелі </w:t>
      </w:r>
      <w:r w:rsidRPr="0033045B">
        <w:rPr>
          <w:sz w:val="28"/>
          <w:szCs w:val="28"/>
          <w:lang w:val="kk-KZ"/>
        </w:rPr>
        <w:t xml:space="preserve">эпителий </w:t>
      </w:r>
      <w:r w:rsidRPr="0033045B">
        <w:rPr>
          <w:noProof/>
          <w:sz w:val="28"/>
          <w:szCs w:val="28"/>
          <w:lang w:val="kk-KZ"/>
        </w:rPr>
        <w:t xml:space="preserve">қарапайым қозғалу мүшесі болып саналса, ал жалпақ </w:t>
      </w:r>
      <w:r w:rsidRPr="0033045B">
        <w:rPr>
          <w:sz w:val="28"/>
          <w:szCs w:val="28"/>
          <w:lang w:val="kk-KZ"/>
        </w:rPr>
        <w:t xml:space="preserve">эпителий ондай </w:t>
      </w:r>
      <w:r w:rsidRPr="0033045B">
        <w:rPr>
          <w:noProof/>
          <w:sz w:val="28"/>
          <w:szCs w:val="28"/>
          <w:lang w:val="kk-KZ"/>
        </w:rPr>
        <w:t>қызмет атқармайды.</w:t>
      </w:r>
    </w:p>
    <w:p w:rsidR="00DB0A59" w:rsidRPr="0033045B" w:rsidRDefault="00DB0A59" w:rsidP="0011234C">
      <w:pPr>
        <w:jc w:val="both"/>
        <w:rPr>
          <w:sz w:val="28"/>
          <w:szCs w:val="28"/>
          <w:lang w:val="kk-KZ"/>
        </w:rPr>
      </w:pPr>
      <w:r w:rsidRPr="0033045B">
        <w:rPr>
          <w:noProof/>
          <w:sz w:val="28"/>
          <w:szCs w:val="28"/>
          <w:lang w:val="kk-KZ"/>
        </w:rPr>
        <w:t xml:space="preserve">Буынаяқтыларда эпителийдің сыртқы қабаты хитинделген кути-кулага </w:t>
      </w:r>
      <w:r w:rsidRPr="0033045B">
        <w:rPr>
          <w:sz w:val="28"/>
          <w:szCs w:val="28"/>
          <w:lang w:val="kk-KZ"/>
        </w:rPr>
        <w:t xml:space="preserve">айналса, ал шаянтектестерде </w:t>
      </w:r>
      <w:r w:rsidRPr="0033045B">
        <w:rPr>
          <w:noProof/>
          <w:sz w:val="28"/>
          <w:szCs w:val="28"/>
          <w:lang w:val="kk-KZ"/>
        </w:rPr>
        <w:t xml:space="preserve">сауытқа айналған. Моллюска-лардың сыртқы </w:t>
      </w:r>
      <w:r w:rsidRPr="0033045B">
        <w:rPr>
          <w:sz w:val="28"/>
          <w:szCs w:val="28"/>
          <w:lang w:val="kk-KZ"/>
        </w:rPr>
        <w:t xml:space="preserve">эпителий </w:t>
      </w:r>
      <w:r w:rsidRPr="0033045B">
        <w:rPr>
          <w:noProof/>
          <w:sz w:val="28"/>
          <w:szCs w:val="28"/>
          <w:lang w:val="kk-KZ"/>
        </w:rPr>
        <w:t xml:space="preserve">қабаты құрамында ізбесі </w:t>
      </w:r>
      <w:r w:rsidRPr="0033045B">
        <w:rPr>
          <w:sz w:val="28"/>
          <w:szCs w:val="28"/>
          <w:lang w:val="kk-KZ"/>
        </w:rPr>
        <w:t xml:space="preserve">бар </w:t>
      </w:r>
      <w:r w:rsidRPr="0033045B">
        <w:rPr>
          <w:noProof/>
          <w:sz w:val="28"/>
          <w:szCs w:val="28"/>
          <w:lang w:val="kk-KZ"/>
        </w:rPr>
        <w:t>бақалшақ дамиды. Жануарлардың кейбір топтарының (буылттық құрттар, буынаяқтылар жэне моллюскалар) эпидермистерінде бір немесе көп клеткалы бездері (сілекей, өрмек, улы жэне басқалары) болады.</w:t>
      </w:r>
    </w:p>
    <w:p w:rsidR="00DB0A59" w:rsidRPr="0033045B" w:rsidRDefault="00DB0A59" w:rsidP="0011234C">
      <w:pPr>
        <w:jc w:val="both"/>
        <w:rPr>
          <w:sz w:val="28"/>
          <w:szCs w:val="28"/>
          <w:lang w:val="kk-KZ"/>
        </w:rPr>
      </w:pPr>
      <w:r w:rsidRPr="0033045B">
        <w:rPr>
          <w:noProof/>
          <w:sz w:val="28"/>
          <w:szCs w:val="28"/>
          <w:lang w:val="kk-KZ"/>
        </w:rPr>
        <w:t xml:space="preserve">Хордалыларда тері жабының </w:t>
      </w:r>
      <w:r w:rsidRPr="0033045B">
        <w:rPr>
          <w:sz w:val="28"/>
          <w:szCs w:val="28"/>
          <w:lang w:val="kk-KZ"/>
        </w:rPr>
        <w:t xml:space="preserve">эволюциясы </w:t>
      </w:r>
      <w:r w:rsidRPr="0033045B">
        <w:rPr>
          <w:noProof/>
          <w:sz w:val="28"/>
          <w:szCs w:val="28"/>
          <w:lang w:val="kk-KZ"/>
        </w:rPr>
        <w:t xml:space="preserve">бір қабатты </w:t>
      </w:r>
      <w:r w:rsidRPr="0033045B">
        <w:rPr>
          <w:sz w:val="28"/>
          <w:szCs w:val="28"/>
          <w:lang w:val="kk-KZ"/>
        </w:rPr>
        <w:t>эпи</w:t>
      </w:r>
      <w:r w:rsidRPr="0033045B">
        <w:rPr>
          <w:sz w:val="28"/>
          <w:szCs w:val="28"/>
          <w:lang w:val="kk-KZ"/>
        </w:rPr>
        <w:softHyphen/>
        <w:t xml:space="preserve">телийден </w:t>
      </w:r>
      <w:r w:rsidRPr="0033045B">
        <w:rPr>
          <w:noProof/>
          <w:sz w:val="28"/>
          <w:szCs w:val="28"/>
          <w:lang w:val="kk-KZ"/>
        </w:rPr>
        <w:t xml:space="preserve">көп қабатты эпителийге ауысу бағытында жүрді, ягни екі қабатты жэне оның дамуы нағыз тері </w:t>
      </w:r>
      <w:r w:rsidRPr="0033045B">
        <w:rPr>
          <w:sz w:val="28"/>
          <w:szCs w:val="28"/>
          <w:lang w:val="kk-KZ"/>
        </w:rPr>
        <w:t xml:space="preserve">(кориум) </w:t>
      </w:r>
      <w:r w:rsidRPr="0033045B">
        <w:rPr>
          <w:noProof/>
          <w:sz w:val="28"/>
          <w:szCs w:val="28"/>
          <w:lang w:val="kk-KZ"/>
        </w:rPr>
        <w:t>қабатының түзілуін қамтамасыз етті.</w:t>
      </w:r>
    </w:p>
    <w:p w:rsidR="00DB0A59" w:rsidRPr="0033045B" w:rsidRDefault="00DB0A59" w:rsidP="0011234C">
      <w:pPr>
        <w:jc w:val="both"/>
        <w:rPr>
          <w:sz w:val="28"/>
          <w:szCs w:val="28"/>
          <w:lang w:val="kk-KZ"/>
        </w:rPr>
      </w:pPr>
      <w:r w:rsidRPr="0033045B">
        <w:rPr>
          <w:noProof/>
          <w:sz w:val="28"/>
          <w:szCs w:val="28"/>
          <w:lang w:val="kk-KZ"/>
        </w:rPr>
        <w:t xml:space="preserve">Хордалылардың тері жабынының сыртқы қабаты </w:t>
      </w:r>
      <w:r w:rsidRPr="0033045B">
        <w:rPr>
          <w:sz w:val="28"/>
          <w:szCs w:val="28"/>
          <w:lang w:val="kk-KZ"/>
        </w:rPr>
        <w:t xml:space="preserve">эктодерма немесе </w:t>
      </w:r>
      <w:r w:rsidRPr="0033045B">
        <w:rPr>
          <w:noProof/>
          <w:sz w:val="28"/>
          <w:szCs w:val="28"/>
          <w:lang w:val="kk-KZ"/>
        </w:rPr>
        <w:t xml:space="preserve">эпидермистен түзіледі, кейде оны </w:t>
      </w:r>
      <w:r w:rsidRPr="0033045B">
        <w:rPr>
          <w:sz w:val="28"/>
          <w:szCs w:val="28"/>
          <w:lang w:val="kk-KZ"/>
        </w:rPr>
        <w:t xml:space="preserve">кутикула деп атайды жэне </w:t>
      </w:r>
      <w:r w:rsidRPr="0033045B">
        <w:rPr>
          <w:noProof/>
          <w:sz w:val="28"/>
          <w:szCs w:val="28"/>
          <w:lang w:val="kk-KZ"/>
        </w:rPr>
        <w:t xml:space="preserve">оның астыңгы қабаты мезодерманың түзілген нағыз теріден </w:t>
      </w:r>
      <w:r w:rsidRPr="0033045B">
        <w:rPr>
          <w:sz w:val="28"/>
          <w:szCs w:val="28"/>
          <w:lang w:val="kk-KZ"/>
        </w:rPr>
        <w:t>(кориум</w:t>
      </w:r>
      <w:r w:rsidRPr="0033045B">
        <w:rPr>
          <w:noProof/>
          <w:sz w:val="28"/>
          <w:szCs w:val="28"/>
          <w:lang w:val="kk-KZ"/>
        </w:rPr>
        <w:t xml:space="preserve">нан), немесе дермадан тұрады. Түникаттарда (асцидий, пиросом және басқа теңіз жануарлары) сыртқы тері қабаты қоймалжың немесе шеміршекті қабыктан тұрады, ол эктодермальды эпителийлерден түзіледі, оның арасында мезодермальды клеткалар мен тамырлар орналасады. Ланцетниктердің (қаңдауырша) тері жабының құрылысы екі қабатты. Бірінші қабаты эктодерман пайда болады, </w:t>
      </w:r>
      <w:r w:rsidRPr="0033045B">
        <w:rPr>
          <w:sz w:val="28"/>
          <w:szCs w:val="28"/>
          <w:lang w:val="kk-KZ"/>
        </w:rPr>
        <w:t xml:space="preserve">ол цилиндр </w:t>
      </w:r>
      <w:r w:rsidRPr="0033045B">
        <w:rPr>
          <w:noProof/>
          <w:sz w:val="28"/>
          <w:szCs w:val="28"/>
          <w:lang w:val="kk-KZ"/>
        </w:rPr>
        <w:t xml:space="preserve">пішінді бір қабатты эпителийден, екіншісі </w:t>
      </w:r>
      <w:r w:rsidRPr="0033045B">
        <w:rPr>
          <w:sz w:val="28"/>
          <w:szCs w:val="28"/>
          <w:lang w:val="kk-KZ"/>
        </w:rPr>
        <w:t xml:space="preserve">- </w:t>
      </w:r>
      <w:r w:rsidRPr="0033045B">
        <w:rPr>
          <w:noProof/>
          <w:sz w:val="28"/>
          <w:szCs w:val="28"/>
          <w:lang w:val="kk-KZ"/>
        </w:rPr>
        <w:t>қоймалжың дэнекер үлпадан тұрады және кориумның қызметін атқарады.</w:t>
      </w:r>
    </w:p>
    <w:p w:rsidR="00DB0A59" w:rsidRPr="0033045B" w:rsidRDefault="00DB0A59" w:rsidP="0011234C">
      <w:pPr>
        <w:jc w:val="both"/>
        <w:rPr>
          <w:sz w:val="28"/>
          <w:szCs w:val="28"/>
          <w:lang w:val="kk-KZ"/>
        </w:rPr>
      </w:pPr>
      <w:r w:rsidRPr="0033045B">
        <w:rPr>
          <w:noProof/>
          <w:sz w:val="28"/>
          <w:szCs w:val="28"/>
          <w:lang w:val="kk-KZ"/>
        </w:rPr>
        <w:t xml:space="preserve">Омыртқалылардың жабыны күрделі дамып, олар екі әртүрлі қабатты теріден тұрады. Оның сыртқы қабаты эктодермадан түзілш кеп қабатты эпителальды эпидермистен, екіншісі </w:t>
      </w:r>
      <w:r w:rsidRPr="0033045B">
        <w:rPr>
          <w:sz w:val="28"/>
          <w:szCs w:val="28"/>
          <w:lang w:val="kk-KZ"/>
        </w:rPr>
        <w:t xml:space="preserve">- </w:t>
      </w:r>
      <w:r w:rsidRPr="0033045B">
        <w:rPr>
          <w:noProof/>
          <w:sz w:val="28"/>
          <w:szCs w:val="28"/>
          <w:lang w:val="kk-KZ"/>
        </w:rPr>
        <w:t xml:space="preserve">астыңғы қабаты, нағыз тері, ол тері асты үлпасьша жанаса </w:t>
      </w:r>
      <w:r w:rsidRPr="0033045B">
        <w:rPr>
          <w:sz w:val="28"/>
          <w:szCs w:val="28"/>
          <w:lang w:val="kk-KZ"/>
        </w:rPr>
        <w:t xml:space="preserve">орналасады. </w:t>
      </w:r>
      <w:r w:rsidRPr="0033045B">
        <w:rPr>
          <w:noProof/>
          <w:sz w:val="28"/>
          <w:szCs w:val="28"/>
          <w:lang w:val="kk-KZ"/>
        </w:rPr>
        <w:t>Тері асты ұлпа қабаты бұлшық еттер сүйектерге бекиді.</w:t>
      </w:r>
    </w:p>
    <w:p w:rsidR="00DB0A59" w:rsidRPr="0033045B" w:rsidRDefault="00DB0A59" w:rsidP="0011234C">
      <w:pPr>
        <w:jc w:val="both"/>
        <w:rPr>
          <w:sz w:val="28"/>
          <w:szCs w:val="28"/>
          <w:lang w:val="kk-KZ"/>
        </w:rPr>
      </w:pPr>
      <w:r w:rsidRPr="0033045B">
        <w:rPr>
          <w:noProof/>
          <w:sz w:val="28"/>
          <w:szCs w:val="28"/>
          <w:lang w:val="kk-KZ"/>
        </w:rPr>
        <w:t>Қосмекенділердің терісі қосымша тыныс алу мүшесінің қызметін атқаратындықтан, олардың терісінде көп қабатты бездер болады, олар шырыш бөліп сулы жарғақ түзіп, теріні құрғап кетуден сақтайды. Қосмекенділердің терісінде болатын улы бездер қорғаныш қызмет атқарады.</w:t>
      </w:r>
    </w:p>
    <w:p w:rsidR="00DB0A59" w:rsidRPr="0033045B" w:rsidRDefault="00DB0A59" w:rsidP="0011234C">
      <w:pPr>
        <w:jc w:val="both"/>
        <w:rPr>
          <w:sz w:val="28"/>
          <w:szCs w:val="28"/>
        </w:rPr>
      </w:pPr>
      <w:r w:rsidRPr="0033045B">
        <w:rPr>
          <w:noProof/>
          <w:sz w:val="28"/>
          <w:szCs w:val="28"/>
          <w:lang w:val="kk-KZ"/>
        </w:rPr>
        <w:t xml:space="preserve">Сүтқоректілерде тері ясабыннан қосалқы туындылар дамып жетіледі (мүйізді қабат, түк, тұяқ жэне мүйіз), олардың организмдер тіршілігінде маңызы зор. </w:t>
      </w:r>
      <w:r w:rsidRPr="0033045B">
        <w:rPr>
          <w:noProof/>
          <w:sz w:val="28"/>
          <w:szCs w:val="28"/>
        </w:rPr>
        <w:t xml:space="preserve">Теріде </w:t>
      </w:r>
      <w:r w:rsidRPr="0033045B">
        <w:rPr>
          <w:sz w:val="28"/>
          <w:szCs w:val="28"/>
        </w:rPr>
        <w:t xml:space="preserve">болатын тер </w:t>
      </w:r>
      <w:r w:rsidRPr="0033045B">
        <w:rPr>
          <w:noProof/>
          <w:sz w:val="28"/>
          <w:szCs w:val="28"/>
        </w:rPr>
        <w:t>бездері денедегі жылуды реттеуде орны өте зор.</w:t>
      </w:r>
    </w:p>
    <w:p w:rsidR="00DB0A59" w:rsidRPr="0033045B" w:rsidRDefault="00DB0A59" w:rsidP="000A1C44">
      <w:pPr>
        <w:jc w:val="both"/>
        <w:rPr>
          <w:sz w:val="28"/>
          <w:szCs w:val="28"/>
        </w:rPr>
      </w:pPr>
      <w:r w:rsidRPr="0033045B">
        <w:rPr>
          <w:b/>
          <w:bCs/>
          <w:sz w:val="28"/>
          <w:szCs w:val="28"/>
          <w:lang w:val="kk-KZ"/>
        </w:rPr>
        <w:t>2.</w:t>
      </w:r>
      <w:r w:rsidRPr="0033045B">
        <w:rPr>
          <w:b/>
          <w:bCs/>
          <w:sz w:val="28"/>
          <w:szCs w:val="28"/>
        </w:rPr>
        <w:t xml:space="preserve"> </w:t>
      </w:r>
      <w:r w:rsidRPr="0033045B">
        <w:rPr>
          <w:b/>
          <w:bCs/>
          <w:noProof/>
          <w:sz w:val="28"/>
          <w:szCs w:val="28"/>
        </w:rPr>
        <w:t>Қа</w:t>
      </w:r>
      <w:r w:rsidRPr="0033045B">
        <w:rPr>
          <w:b/>
          <w:bCs/>
          <w:noProof/>
          <w:sz w:val="28"/>
          <w:szCs w:val="28"/>
          <w:lang w:val="kk-KZ"/>
        </w:rPr>
        <w:t>ң</w:t>
      </w:r>
      <w:r w:rsidRPr="0033045B">
        <w:rPr>
          <w:b/>
          <w:bCs/>
          <w:noProof/>
          <w:sz w:val="28"/>
          <w:szCs w:val="28"/>
        </w:rPr>
        <w:t>қасы</w:t>
      </w:r>
    </w:p>
    <w:p w:rsidR="00DB0A59" w:rsidRPr="0033045B" w:rsidRDefault="00DB0A59" w:rsidP="000A1C44">
      <w:pPr>
        <w:jc w:val="both"/>
        <w:rPr>
          <w:sz w:val="28"/>
          <w:szCs w:val="28"/>
        </w:rPr>
      </w:pPr>
      <w:r w:rsidRPr="0033045B">
        <w:rPr>
          <w:noProof/>
          <w:sz w:val="28"/>
          <w:szCs w:val="28"/>
        </w:rPr>
        <w:t>Қаңқа-тіректік ж</w:t>
      </w:r>
      <w:r w:rsidRPr="0033045B">
        <w:rPr>
          <w:noProof/>
          <w:sz w:val="28"/>
          <w:szCs w:val="28"/>
          <w:lang w:val="kk-KZ"/>
        </w:rPr>
        <w:t>ә</w:t>
      </w:r>
      <w:r w:rsidRPr="0033045B">
        <w:rPr>
          <w:noProof/>
          <w:sz w:val="28"/>
          <w:szCs w:val="28"/>
        </w:rPr>
        <w:t>не қорғаныштық қызмет атқарады.</w:t>
      </w:r>
    </w:p>
    <w:p w:rsidR="00DB0A59" w:rsidRPr="0033045B" w:rsidRDefault="00DB0A59" w:rsidP="000A1C44">
      <w:pPr>
        <w:jc w:val="both"/>
        <w:rPr>
          <w:sz w:val="28"/>
          <w:szCs w:val="28"/>
        </w:rPr>
      </w:pPr>
      <w:r w:rsidRPr="0033045B">
        <w:rPr>
          <w:noProof/>
          <w:sz w:val="28"/>
          <w:szCs w:val="28"/>
        </w:rPr>
        <w:t xml:space="preserve">Омыртқасыздардардың қаңқасының құрылымы ригидті, </w:t>
      </w:r>
      <w:r w:rsidRPr="0033045B">
        <w:rPr>
          <w:noProof/>
          <w:sz w:val="28"/>
          <w:szCs w:val="28"/>
          <w:lang w:val="kk-KZ"/>
        </w:rPr>
        <w:t>ә</w:t>
      </w:r>
      <w:r w:rsidRPr="0033045B">
        <w:rPr>
          <w:noProof/>
          <w:sz w:val="28"/>
          <w:szCs w:val="28"/>
        </w:rPr>
        <w:t xml:space="preserve">ртүрлі болып келеді </w:t>
      </w:r>
      <w:r w:rsidRPr="0033045B">
        <w:rPr>
          <w:sz w:val="28"/>
          <w:szCs w:val="28"/>
        </w:rPr>
        <w:t>ж</w:t>
      </w:r>
      <w:r w:rsidRPr="0033045B">
        <w:rPr>
          <w:sz w:val="28"/>
          <w:szCs w:val="28"/>
          <w:lang w:val="kk-KZ"/>
        </w:rPr>
        <w:t>ә</w:t>
      </w:r>
      <w:r w:rsidRPr="0033045B">
        <w:rPr>
          <w:sz w:val="28"/>
          <w:szCs w:val="28"/>
        </w:rPr>
        <w:t xml:space="preserve">не олар </w:t>
      </w:r>
      <w:r w:rsidRPr="0033045B">
        <w:rPr>
          <w:noProof/>
          <w:sz w:val="28"/>
          <w:szCs w:val="28"/>
        </w:rPr>
        <w:t>эндоқаңқа ж</w:t>
      </w:r>
      <w:r w:rsidRPr="0033045B">
        <w:rPr>
          <w:noProof/>
          <w:sz w:val="28"/>
          <w:szCs w:val="28"/>
          <w:lang w:val="kk-KZ"/>
        </w:rPr>
        <w:t>ә</w:t>
      </w:r>
      <w:r w:rsidRPr="0033045B">
        <w:rPr>
          <w:noProof/>
          <w:sz w:val="28"/>
          <w:szCs w:val="28"/>
        </w:rPr>
        <w:t xml:space="preserve">не экзоқаңқа деп бөлінеді </w:t>
      </w:r>
      <w:r w:rsidRPr="0033045B">
        <w:rPr>
          <w:sz w:val="28"/>
          <w:szCs w:val="28"/>
        </w:rPr>
        <w:t>(185-</w:t>
      </w:r>
      <w:r w:rsidRPr="0033045B">
        <w:rPr>
          <w:noProof/>
          <w:sz w:val="28"/>
          <w:szCs w:val="28"/>
        </w:rPr>
        <w:t>сурет).</w:t>
      </w:r>
    </w:p>
    <w:p w:rsidR="00DB0A59" w:rsidRPr="0033045B" w:rsidRDefault="00DB0A59" w:rsidP="000A1C44">
      <w:pPr>
        <w:jc w:val="both"/>
        <w:rPr>
          <w:sz w:val="28"/>
          <w:szCs w:val="28"/>
        </w:rPr>
      </w:pPr>
      <w:r w:rsidRPr="0033045B">
        <w:rPr>
          <w:noProof/>
          <w:sz w:val="28"/>
          <w:szCs w:val="28"/>
        </w:rPr>
        <w:t xml:space="preserve">Эндоқаңқа органикалық фибрилдардан </w:t>
      </w:r>
      <w:r w:rsidRPr="0033045B">
        <w:rPr>
          <w:sz w:val="28"/>
          <w:szCs w:val="28"/>
        </w:rPr>
        <w:t xml:space="preserve">немесе </w:t>
      </w:r>
      <w:r w:rsidRPr="0033045B">
        <w:rPr>
          <w:noProof/>
          <w:sz w:val="28"/>
          <w:szCs w:val="28"/>
        </w:rPr>
        <w:t>бейорганикалық қосылыс кристалдардан тұрады. Қарапайымдардың эндоқаңқасы аксостильдер, кейбір талшықтар фибрилдерден, радиолярилар ж</w:t>
      </w:r>
      <w:r w:rsidRPr="0033045B">
        <w:rPr>
          <w:noProof/>
          <w:sz w:val="28"/>
          <w:szCs w:val="28"/>
          <w:lang w:val="kk-KZ"/>
        </w:rPr>
        <w:t>ә</w:t>
      </w:r>
      <w:r w:rsidRPr="0033045B">
        <w:rPr>
          <w:noProof/>
          <w:sz w:val="28"/>
          <w:szCs w:val="28"/>
        </w:rPr>
        <w:t>не фероминфералардың эндоқаңқа</w:t>
      </w:r>
      <w:r w:rsidRPr="0033045B">
        <w:rPr>
          <w:noProof/>
          <w:sz w:val="28"/>
          <w:szCs w:val="28"/>
          <w:lang w:val="kk-KZ"/>
        </w:rPr>
        <w:t>с</w:t>
      </w:r>
      <w:r w:rsidRPr="0033045B">
        <w:rPr>
          <w:noProof/>
          <w:sz w:val="28"/>
          <w:szCs w:val="28"/>
        </w:rPr>
        <w:t xml:space="preserve">ы бейорганикалық қосылыстардың кристалдары, губкаларда- спикулалар </w:t>
      </w:r>
      <w:r w:rsidRPr="0033045B">
        <w:rPr>
          <w:sz w:val="28"/>
          <w:szCs w:val="28"/>
        </w:rPr>
        <w:t xml:space="preserve">(карбонат кальцийден </w:t>
      </w:r>
      <w:r w:rsidRPr="0033045B">
        <w:rPr>
          <w:noProof/>
          <w:sz w:val="28"/>
          <w:szCs w:val="28"/>
        </w:rPr>
        <w:t xml:space="preserve">түзілген инелерден </w:t>
      </w:r>
      <w:r w:rsidRPr="0033045B">
        <w:rPr>
          <w:sz w:val="28"/>
          <w:szCs w:val="28"/>
        </w:rPr>
        <w:t xml:space="preserve">немесе клетка </w:t>
      </w:r>
      <w:r w:rsidRPr="0033045B">
        <w:rPr>
          <w:noProof/>
          <w:sz w:val="28"/>
          <w:szCs w:val="28"/>
        </w:rPr>
        <w:t>ма</w:t>
      </w:r>
      <w:r w:rsidRPr="0033045B">
        <w:rPr>
          <w:noProof/>
          <w:sz w:val="28"/>
          <w:szCs w:val="28"/>
          <w:lang w:val="kk-KZ"/>
        </w:rPr>
        <w:t>ң</w:t>
      </w:r>
      <w:r w:rsidRPr="0033045B">
        <w:rPr>
          <w:noProof/>
          <w:sz w:val="28"/>
          <w:szCs w:val="28"/>
        </w:rPr>
        <w:t xml:space="preserve">ындағы фибриллдерден түзілген силиконнан), ал теңіз жүлдыздары </w:t>
      </w:r>
      <w:r w:rsidRPr="0033045B">
        <w:rPr>
          <w:sz w:val="28"/>
          <w:szCs w:val="28"/>
        </w:rPr>
        <w:t xml:space="preserve">- </w:t>
      </w:r>
      <w:r w:rsidRPr="0033045B">
        <w:rPr>
          <w:noProof/>
          <w:sz w:val="28"/>
          <w:szCs w:val="28"/>
        </w:rPr>
        <w:t>шеміршект</w:t>
      </w:r>
      <w:r w:rsidRPr="0033045B">
        <w:rPr>
          <w:noProof/>
          <w:sz w:val="28"/>
          <w:szCs w:val="28"/>
          <w:lang w:val="kk-KZ"/>
        </w:rPr>
        <w:t>ә</w:t>
      </w:r>
      <w:r w:rsidRPr="0033045B">
        <w:rPr>
          <w:noProof/>
          <w:sz w:val="28"/>
          <w:szCs w:val="28"/>
        </w:rPr>
        <w:t>різді ұлпалардан тұрады. Ал кейбір буынаяқтылтрдың эндоқаңқасы жақсы дамыған</w:t>
      </w:r>
      <w:r w:rsidRPr="0033045B">
        <w:rPr>
          <w:sz w:val="28"/>
          <w:szCs w:val="28"/>
          <w:lang w:val="kk-KZ"/>
        </w:rPr>
        <w:t xml:space="preserve"> </w:t>
      </w:r>
      <w:r w:rsidRPr="0033045B">
        <w:rPr>
          <w:noProof/>
          <w:sz w:val="28"/>
          <w:szCs w:val="28"/>
        </w:rPr>
        <w:t xml:space="preserve">оларға еттер бекиді. Тікенектілердің қаңкасы мезодермадан пайда болған ізбесті тақтай-шалардан </w:t>
      </w:r>
      <w:r w:rsidRPr="0033045B">
        <w:rPr>
          <w:sz w:val="28"/>
          <w:szCs w:val="28"/>
        </w:rPr>
        <w:t>ж</w:t>
      </w:r>
      <w:r w:rsidRPr="0033045B">
        <w:rPr>
          <w:sz w:val="28"/>
          <w:szCs w:val="28"/>
          <w:lang w:val="kk-KZ"/>
        </w:rPr>
        <w:t>ә</w:t>
      </w:r>
      <w:r w:rsidRPr="0033045B">
        <w:rPr>
          <w:sz w:val="28"/>
          <w:szCs w:val="28"/>
        </w:rPr>
        <w:t>не ине</w:t>
      </w:r>
      <w:r w:rsidRPr="0033045B">
        <w:rPr>
          <w:sz w:val="28"/>
          <w:szCs w:val="28"/>
        </w:rPr>
        <w:softHyphen/>
        <w:t xml:space="preserve">лерден </w:t>
      </w:r>
      <w:r w:rsidRPr="0033045B">
        <w:rPr>
          <w:noProof/>
          <w:sz w:val="28"/>
          <w:szCs w:val="28"/>
        </w:rPr>
        <w:t>тұрады.</w:t>
      </w:r>
    </w:p>
    <w:p w:rsidR="00DB0A59" w:rsidRPr="0033045B" w:rsidRDefault="00DB0A59" w:rsidP="000A1C44">
      <w:pPr>
        <w:jc w:val="both"/>
        <w:rPr>
          <w:sz w:val="28"/>
          <w:szCs w:val="28"/>
        </w:rPr>
      </w:pPr>
      <w:r w:rsidRPr="0033045B">
        <w:rPr>
          <w:noProof/>
          <w:sz w:val="28"/>
          <w:szCs w:val="28"/>
        </w:rPr>
        <w:t xml:space="preserve">Омыртқасыз организмдердің көпшілігінде экзоқаңқа </w:t>
      </w:r>
      <w:r w:rsidRPr="0033045B">
        <w:rPr>
          <w:sz w:val="28"/>
          <w:szCs w:val="28"/>
        </w:rPr>
        <w:t>болады ж</w:t>
      </w:r>
      <w:r w:rsidRPr="0033045B">
        <w:rPr>
          <w:sz w:val="28"/>
          <w:szCs w:val="28"/>
          <w:lang w:val="kk-KZ"/>
        </w:rPr>
        <w:t>ә</w:t>
      </w:r>
      <w:r w:rsidRPr="0033045B">
        <w:rPr>
          <w:sz w:val="28"/>
          <w:szCs w:val="28"/>
        </w:rPr>
        <w:t xml:space="preserve">не ол алуан </w:t>
      </w:r>
      <w:r w:rsidRPr="0033045B">
        <w:rPr>
          <w:noProof/>
          <w:sz w:val="28"/>
          <w:szCs w:val="28"/>
        </w:rPr>
        <w:t xml:space="preserve">түрлі, пеликулладан бастап </w:t>
      </w:r>
      <w:r w:rsidRPr="0033045B">
        <w:rPr>
          <w:sz w:val="28"/>
          <w:szCs w:val="28"/>
        </w:rPr>
        <w:t xml:space="preserve">(клетка </w:t>
      </w:r>
      <w:r w:rsidRPr="0033045B">
        <w:rPr>
          <w:noProof/>
          <w:sz w:val="28"/>
          <w:szCs w:val="28"/>
        </w:rPr>
        <w:t>қабырғаларының қалыңдауы) көбелектердің қанаттарының түзілістері де осы</w:t>
      </w:r>
      <w:r w:rsidRPr="0033045B">
        <w:rPr>
          <w:noProof/>
          <w:sz w:val="28"/>
          <w:szCs w:val="28"/>
          <w:lang w:val="kk-KZ"/>
        </w:rPr>
        <w:t>ғ</w:t>
      </w:r>
      <w:r w:rsidRPr="0033045B">
        <w:rPr>
          <w:noProof/>
          <w:sz w:val="28"/>
          <w:szCs w:val="28"/>
        </w:rPr>
        <w:t>ан жатады. Экзоқаңқаның бейорганикалық тұздарм</w:t>
      </w:r>
      <w:r w:rsidRPr="0033045B">
        <w:rPr>
          <w:noProof/>
          <w:sz w:val="28"/>
          <w:szCs w:val="28"/>
          <w:lang w:val="kk-KZ"/>
        </w:rPr>
        <w:t>ен</w:t>
      </w:r>
      <w:r w:rsidRPr="0033045B">
        <w:rPr>
          <w:noProof/>
          <w:sz w:val="28"/>
          <w:szCs w:val="28"/>
        </w:rPr>
        <w:t xml:space="preserve"> түзілуі оның беріктігін күшейтеді. Экзоқаңқаның иілгіштіг</w:t>
      </w:r>
      <w:r w:rsidRPr="0033045B">
        <w:rPr>
          <w:noProof/>
          <w:sz w:val="28"/>
          <w:szCs w:val="28"/>
          <w:lang w:val="kk-KZ"/>
        </w:rPr>
        <w:t>інің</w:t>
      </w:r>
      <w:r w:rsidRPr="0033045B">
        <w:rPr>
          <w:noProof/>
          <w:sz w:val="28"/>
          <w:szCs w:val="28"/>
          <w:vertAlign w:val="superscript"/>
        </w:rPr>
        <w:t xml:space="preserve"> </w:t>
      </w:r>
      <w:r w:rsidRPr="0033045B">
        <w:rPr>
          <w:noProof/>
          <w:sz w:val="28"/>
          <w:szCs w:val="28"/>
        </w:rPr>
        <w:t>н</w:t>
      </w:r>
      <w:r w:rsidRPr="0033045B">
        <w:rPr>
          <w:noProof/>
          <w:sz w:val="28"/>
          <w:szCs w:val="28"/>
          <w:lang w:val="kk-KZ"/>
        </w:rPr>
        <w:t>ә</w:t>
      </w:r>
      <w:r w:rsidRPr="0033045B">
        <w:rPr>
          <w:noProof/>
          <w:sz w:val="28"/>
          <w:szCs w:val="28"/>
        </w:rPr>
        <w:t>тижесінде қозғала алады, нематодтарда (жұмыр құрттард</w:t>
      </w:r>
      <w:r w:rsidRPr="0033045B">
        <w:rPr>
          <w:noProof/>
          <w:sz w:val="28"/>
          <w:szCs w:val="28"/>
          <w:lang w:val="kk-KZ"/>
        </w:rPr>
        <w:t>а</w:t>
      </w:r>
      <w:r w:rsidRPr="0033045B">
        <w:rPr>
          <w:noProof/>
          <w:sz w:val="28"/>
          <w:szCs w:val="28"/>
        </w:rPr>
        <w:t xml:space="preserve"> кутикуланың иілгіштігі байқалса, ал буынаяқтыларда кутикулаң</w:t>
      </w:r>
      <w:r w:rsidRPr="0033045B">
        <w:rPr>
          <w:noProof/>
          <w:sz w:val="28"/>
          <w:szCs w:val="28"/>
          <w:lang w:val="kk-KZ"/>
        </w:rPr>
        <w:t>ың</w:t>
      </w:r>
      <w:r w:rsidRPr="0033045B">
        <w:rPr>
          <w:noProof/>
          <w:sz w:val="28"/>
          <w:szCs w:val="28"/>
        </w:rPr>
        <w:t xml:space="preserve"> иілгіш буындары мен қатты бөліктерінің н</w:t>
      </w:r>
      <w:r w:rsidRPr="0033045B">
        <w:rPr>
          <w:noProof/>
          <w:sz w:val="28"/>
          <w:szCs w:val="28"/>
          <w:lang w:val="kk-KZ"/>
        </w:rPr>
        <w:t>ә</w:t>
      </w:r>
      <w:r w:rsidRPr="0033045B">
        <w:rPr>
          <w:noProof/>
          <w:sz w:val="28"/>
          <w:szCs w:val="28"/>
        </w:rPr>
        <w:t>тижесінде жүзеге асад</w:t>
      </w:r>
      <w:r w:rsidRPr="0033045B">
        <w:rPr>
          <w:noProof/>
          <w:sz w:val="28"/>
          <w:szCs w:val="28"/>
          <w:lang w:val="kk-KZ"/>
        </w:rPr>
        <w:t>ы.</w:t>
      </w:r>
      <w:r w:rsidRPr="0033045B">
        <w:rPr>
          <w:noProof/>
          <w:sz w:val="28"/>
          <w:szCs w:val="28"/>
          <w:vertAlign w:val="superscript"/>
        </w:rPr>
        <w:t xml:space="preserve"> </w:t>
      </w:r>
      <w:r w:rsidRPr="0033045B">
        <w:rPr>
          <w:noProof/>
          <w:sz w:val="28"/>
          <w:szCs w:val="28"/>
        </w:rPr>
        <w:t xml:space="preserve">Буынаяқтылардың кутикуласы </w:t>
      </w:r>
      <w:r w:rsidRPr="0033045B">
        <w:rPr>
          <w:sz w:val="28"/>
          <w:szCs w:val="28"/>
        </w:rPr>
        <w:t xml:space="preserve">эпидермис </w:t>
      </w:r>
      <w:r w:rsidRPr="0033045B">
        <w:rPr>
          <w:noProof/>
          <w:sz w:val="28"/>
          <w:szCs w:val="28"/>
        </w:rPr>
        <w:t>клеткасының туындыс</w:t>
      </w:r>
      <w:r w:rsidRPr="0033045B">
        <w:rPr>
          <w:noProof/>
          <w:sz w:val="28"/>
          <w:szCs w:val="28"/>
          <w:lang w:val="kk-KZ"/>
        </w:rPr>
        <w:t>ы</w:t>
      </w:r>
      <w:r w:rsidRPr="0033045B">
        <w:rPr>
          <w:noProof/>
          <w:sz w:val="28"/>
          <w:szCs w:val="28"/>
        </w:rPr>
        <w:t xml:space="preserve"> ж</w:t>
      </w:r>
      <w:r w:rsidRPr="0033045B">
        <w:rPr>
          <w:noProof/>
          <w:sz w:val="28"/>
          <w:szCs w:val="28"/>
          <w:lang w:val="kk-KZ"/>
        </w:rPr>
        <w:t>ә</w:t>
      </w:r>
      <w:r w:rsidRPr="0033045B">
        <w:rPr>
          <w:noProof/>
          <w:sz w:val="28"/>
          <w:szCs w:val="28"/>
        </w:rPr>
        <w:t xml:space="preserve">не ол сыртқы жұқа </w:t>
      </w:r>
      <w:r w:rsidRPr="0033045B">
        <w:rPr>
          <w:sz w:val="28"/>
          <w:szCs w:val="28"/>
        </w:rPr>
        <w:t>эпикутикуладан ж</w:t>
      </w:r>
      <w:r w:rsidRPr="0033045B">
        <w:rPr>
          <w:sz w:val="28"/>
          <w:szCs w:val="28"/>
          <w:lang w:val="kk-KZ"/>
        </w:rPr>
        <w:t>ә</w:t>
      </w:r>
      <w:r w:rsidRPr="0033045B">
        <w:rPr>
          <w:sz w:val="28"/>
          <w:szCs w:val="28"/>
        </w:rPr>
        <w:t>не хитин ж</w:t>
      </w:r>
      <w:r w:rsidRPr="0033045B">
        <w:rPr>
          <w:sz w:val="28"/>
          <w:szCs w:val="28"/>
          <w:lang w:val="kk-KZ"/>
        </w:rPr>
        <w:t>ә</w:t>
      </w:r>
      <w:r w:rsidRPr="0033045B">
        <w:rPr>
          <w:sz w:val="28"/>
          <w:szCs w:val="28"/>
        </w:rPr>
        <w:t xml:space="preserve">не белокты </w:t>
      </w:r>
      <w:r w:rsidRPr="0033045B">
        <w:rPr>
          <w:noProof/>
          <w:sz w:val="28"/>
          <w:szCs w:val="28"/>
        </w:rPr>
        <w:t>қал</w:t>
      </w:r>
      <w:r w:rsidRPr="0033045B">
        <w:rPr>
          <w:noProof/>
          <w:sz w:val="28"/>
          <w:szCs w:val="28"/>
          <w:lang w:val="kk-KZ"/>
        </w:rPr>
        <w:t>ың</w:t>
      </w:r>
      <w:r w:rsidRPr="0033045B">
        <w:rPr>
          <w:noProof/>
          <w:sz w:val="28"/>
          <w:szCs w:val="28"/>
          <w:vertAlign w:val="superscript"/>
        </w:rPr>
        <w:t xml:space="preserve"> </w:t>
      </w:r>
      <w:r w:rsidRPr="0033045B">
        <w:rPr>
          <w:sz w:val="28"/>
          <w:szCs w:val="28"/>
        </w:rPr>
        <w:t xml:space="preserve">эндокутикуладан </w:t>
      </w:r>
      <w:r w:rsidRPr="0033045B">
        <w:rPr>
          <w:noProof/>
          <w:sz w:val="28"/>
          <w:szCs w:val="28"/>
        </w:rPr>
        <w:t>тұрады.</w:t>
      </w:r>
    </w:p>
    <w:p w:rsidR="00DB0A59" w:rsidRPr="0033045B" w:rsidRDefault="00DB0A59" w:rsidP="0085005A">
      <w:pPr>
        <w:jc w:val="both"/>
        <w:rPr>
          <w:sz w:val="28"/>
          <w:szCs w:val="28"/>
        </w:rPr>
      </w:pPr>
      <w:r w:rsidRPr="0033045B">
        <w:rPr>
          <w:noProof/>
          <w:sz w:val="28"/>
          <w:szCs w:val="28"/>
        </w:rPr>
        <w:t>Төменгі сатыдағы хордалыларда хордадан дамыған білікті қаң</w:t>
      </w:r>
      <w:r w:rsidRPr="0033045B">
        <w:rPr>
          <w:noProof/>
          <w:sz w:val="28"/>
          <w:szCs w:val="28"/>
          <w:lang w:val="kk-KZ"/>
        </w:rPr>
        <w:t>қа</w:t>
      </w:r>
      <w:r w:rsidRPr="0033045B">
        <w:rPr>
          <w:noProof/>
          <w:sz w:val="28"/>
          <w:szCs w:val="28"/>
        </w:rPr>
        <w:t xml:space="preserve"> дамыған. Бассүйексіздерде эндоқаңқасы </w:t>
      </w:r>
      <w:r w:rsidRPr="0033045B">
        <w:rPr>
          <w:sz w:val="28"/>
          <w:szCs w:val="28"/>
        </w:rPr>
        <w:t xml:space="preserve">- хорда, </w:t>
      </w:r>
      <w:r w:rsidRPr="0033045B">
        <w:rPr>
          <w:noProof/>
          <w:sz w:val="28"/>
          <w:szCs w:val="28"/>
        </w:rPr>
        <w:t xml:space="preserve">ал экзоқаңқасы </w:t>
      </w:r>
      <w:r w:rsidRPr="0033045B">
        <w:rPr>
          <w:sz w:val="28"/>
          <w:szCs w:val="28"/>
          <w:lang w:val="kk-KZ"/>
        </w:rPr>
        <w:t>ұзын</w:t>
      </w:r>
      <w:r w:rsidRPr="0033045B">
        <w:rPr>
          <w:noProof/>
          <w:sz w:val="28"/>
          <w:szCs w:val="28"/>
        </w:rPr>
        <w:t xml:space="preserve"> өзек т</w:t>
      </w:r>
      <w:r w:rsidRPr="0033045B">
        <w:rPr>
          <w:noProof/>
          <w:sz w:val="28"/>
          <w:szCs w:val="28"/>
          <w:lang w:val="kk-KZ"/>
        </w:rPr>
        <w:t>ә</w:t>
      </w:r>
      <w:r w:rsidRPr="0033045B">
        <w:rPr>
          <w:noProof/>
          <w:sz w:val="28"/>
          <w:szCs w:val="28"/>
        </w:rPr>
        <w:t>різді қоймалжың зат (сыңар жүзбе қанаттары мен желбез</w:t>
      </w:r>
      <w:r w:rsidRPr="0033045B">
        <w:rPr>
          <w:noProof/>
          <w:sz w:val="28"/>
          <w:szCs w:val="28"/>
          <w:lang w:val="kk-KZ"/>
        </w:rPr>
        <w:t>ек</w:t>
      </w:r>
      <w:r w:rsidRPr="0033045B">
        <w:rPr>
          <w:noProof/>
          <w:sz w:val="28"/>
          <w:szCs w:val="28"/>
        </w:rPr>
        <w:t xml:space="preserve"> аппаратының тірегі). Дөңгелек</w:t>
      </w:r>
      <w:r w:rsidRPr="0033045B">
        <w:rPr>
          <w:noProof/>
          <w:sz w:val="28"/>
          <w:szCs w:val="28"/>
          <w:lang w:val="kk-KZ"/>
        </w:rPr>
        <w:t xml:space="preserve"> </w:t>
      </w:r>
      <w:r w:rsidRPr="0033045B">
        <w:rPr>
          <w:noProof/>
          <w:sz w:val="28"/>
          <w:szCs w:val="28"/>
        </w:rPr>
        <w:t xml:space="preserve">ауыздыларда </w:t>
      </w:r>
      <w:r w:rsidRPr="0033045B">
        <w:rPr>
          <w:sz w:val="28"/>
          <w:szCs w:val="28"/>
        </w:rPr>
        <w:t xml:space="preserve">хорда онтогенез бой </w:t>
      </w:r>
      <w:r w:rsidRPr="0033045B">
        <w:rPr>
          <w:noProof/>
          <w:sz w:val="28"/>
          <w:szCs w:val="28"/>
        </w:rPr>
        <w:t>сақталады. Бірақ, хорданың астында шеміршек т</w:t>
      </w:r>
      <w:r w:rsidRPr="0033045B">
        <w:rPr>
          <w:noProof/>
          <w:sz w:val="28"/>
          <w:szCs w:val="28"/>
          <w:lang w:val="kk-KZ"/>
        </w:rPr>
        <w:t>ә</w:t>
      </w:r>
      <w:r w:rsidRPr="0033045B">
        <w:rPr>
          <w:noProof/>
          <w:sz w:val="28"/>
          <w:szCs w:val="28"/>
        </w:rPr>
        <w:t>різді омыртқалард</w:t>
      </w:r>
      <w:r w:rsidRPr="0033045B">
        <w:rPr>
          <w:noProof/>
          <w:sz w:val="28"/>
          <w:szCs w:val="28"/>
          <w:lang w:val="kk-KZ"/>
        </w:rPr>
        <w:t>ы</w:t>
      </w:r>
      <w:r w:rsidRPr="0033045B">
        <w:rPr>
          <w:noProof/>
          <w:sz w:val="28"/>
          <w:szCs w:val="28"/>
        </w:rPr>
        <w:t xml:space="preserve"> жұп нышаны (жо</w:t>
      </w:r>
      <w:r w:rsidRPr="0033045B">
        <w:rPr>
          <w:noProof/>
          <w:sz w:val="28"/>
          <w:szCs w:val="28"/>
          <w:lang w:val="kk-KZ"/>
        </w:rPr>
        <w:t>ғ</w:t>
      </w:r>
      <w:r w:rsidRPr="0033045B">
        <w:rPr>
          <w:noProof/>
          <w:sz w:val="28"/>
          <w:szCs w:val="28"/>
        </w:rPr>
        <w:t xml:space="preserve">арғы доға) байқалады. Омыртқасыздарда </w:t>
      </w:r>
      <w:r w:rsidRPr="0033045B">
        <w:rPr>
          <w:sz w:val="28"/>
          <w:szCs w:val="28"/>
        </w:rPr>
        <w:t xml:space="preserve">кальций </w:t>
      </w:r>
      <w:r w:rsidRPr="0033045B">
        <w:rPr>
          <w:noProof/>
          <w:sz w:val="28"/>
          <w:szCs w:val="28"/>
        </w:rPr>
        <w:t>қаңқасы кальциттен тұрады.</w:t>
      </w:r>
    </w:p>
    <w:p w:rsidR="00DB0A59" w:rsidRPr="0033045B" w:rsidRDefault="00DB0A59" w:rsidP="0085005A">
      <w:pPr>
        <w:jc w:val="both"/>
        <w:rPr>
          <w:sz w:val="28"/>
          <w:szCs w:val="28"/>
        </w:rPr>
      </w:pPr>
      <w:r w:rsidRPr="0033045B">
        <w:rPr>
          <w:noProof/>
          <w:sz w:val="28"/>
          <w:szCs w:val="28"/>
        </w:rPr>
        <w:t xml:space="preserve">Омыртқалылардың эндоқаңқасы жақсы дамыған, ол; шеміршекті </w:t>
      </w:r>
      <w:r w:rsidRPr="0033045B">
        <w:rPr>
          <w:sz w:val="28"/>
          <w:szCs w:val="28"/>
        </w:rPr>
        <w:t>ж</w:t>
      </w:r>
      <w:r w:rsidRPr="0033045B">
        <w:rPr>
          <w:sz w:val="28"/>
          <w:szCs w:val="28"/>
          <w:lang w:val="kk-KZ"/>
        </w:rPr>
        <w:t>ә</w:t>
      </w:r>
      <w:r w:rsidRPr="0033045B">
        <w:rPr>
          <w:sz w:val="28"/>
          <w:szCs w:val="28"/>
        </w:rPr>
        <w:t xml:space="preserve">не (немесе) </w:t>
      </w:r>
      <w:r w:rsidRPr="0033045B">
        <w:rPr>
          <w:noProof/>
          <w:sz w:val="28"/>
          <w:szCs w:val="28"/>
        </w:rPr>
        <w:t>сүйекті қаңқадан түзілген. Бұлар білікт</w:t>
      </w:r>
      <w:r w:rsidRPr="0033045B">
        <w:rPr>
          <w:noProof/>
          <w:sz w:val="28"/>
          <w:szCs w:val="28"/>
          <w:lang w:val="kk-KZ"/>
        </w:rPr>
        <w:t>і</w:t>
      </w:r>
      <w:r w:rsidRPr="0033045B">
        <w:rPr>
          <w:noProof/>
          <w:sz w:val="28"/>
          <w:szCs w:val="28"/>
        </w:rPr>
        <w:t xml:space="preserve"> қаңқа, ол бассүйек қаңқасы </w:t>
      </w:r>
      <w:r w:rsidRPr="0033045B">
        <w:rPr>
          <w:sz w:val="28"/>
          <w:szCs w:val="28"/>
        </w:rPr>
        <w:t>(ми сауыты ж</w:t>
      </w:r>
      <w:r w:rsidRPr="0033045B">
        <w:rPr>
          <w:sz w:val="28"/>
          <w:szCs w:val="28"/>
          <w:lang w:val="kk-KZ"/>
        </w:rPr>
        <w:t>ә</w:t>
      </w:r>
      <w:r w:rsidRPr="0033045B">
        <w:rPr>
          <w:sz w:val="28"/>
          <w:szCs w:val="28"/>
        </w:rPr>
        <w:t xml:space="preserve">не висцеральды </w:t>
      </w:r>
      <w:r w:rsidRPr="0033045B">
        <w:rPr>
          <w:noProof/>
          <w:sz w:val="28"/>
          <w:szCs w:val="28"/>
        </w:rPr>
        <w:t>қаңқа) ж</w:t>
      </w:r>
      <w:r w:rsidRPr="0033045B">
        <w:rPr>
          <w:noProof/>
          <w:sz w:val="28"/>
          <w:szCs w:val="28"/>
          <w:lang w:val="kk-KZ"/>
        </w:rPr>
        <w:t>әне</w:t>
      </w:r>
      <w:r w:rsidRPr="0033045B">
        <w:rPr>
          <w:noProof/>
          <w:sz w:val="28"/>
          <w:szCs w:val="28"/>
        </w:rPr>
        <w:t xml:space="preserve"> аяқтардың қаңқасы деп бөлінеді. Экзоқаңқаға түктер, қауырсында қабыршақтар, мүйіздер, мүйіз өскіндері, түлқтар, тырнақтар, теріде сүйекшелер жатады.</w:t>
      </w:r>
    </w:p>
    <w:p w:rsidR="00DB0A59" w:rsidRPr="0033045B" w:rsidRDefault="00DB0A59" w:rsidP="0085005A">
      <w:pPr>
        <w:jc w:val="both"/>
        <w:rPr>
          <w:sz w:val="28"/>
          <w:szCs w:val="28"/>
          <w:lang w:val="kk-KZ"/>
        </w:rPr>
      </w:pPr>
      <w:r w:rsidRPr="0033045B">
        <w:rPr>
          <w:noProof/>
          <w:sz w:val="28"/>
          <w:szCs w:val="28"/>
        </w:rPr>
        <w:t>Қарапайым балықтарда омыртқалылардың жоғарғы доғасым</w:t>
      </w:r>
      <w:r w:rsidRPr="0033045B">
        <w:rPr>
          <w:noProof/>
          <w:sz w:val="28"/>
          <w:szCs w:val="28"/>
          <w:lang w:val="kk-KZ"/>
        </w:rPr>
        <w:t>ен</w:t>
      </w:r>
      <w:r w:rsidRPr="0033045B">
        <w:rPr>
          <w:noProof/>
          <w:sz w:val="28"/>
          <w:szCs w:val="28"/>
        </w:rPr>
        <w:t xml:space="preserve"> бірге төменгі до</w:t>
      </w:r>
      <w:r w:rsidRPr="0033045B">
        <w:rPr>
          <w:noProof/>
          <w:sz w:val="28"/>
          <w:szCs w:val="28"/>
          <w:lang w:val="kk-KZ"/>
        </w:rPr>
        <w:t>ғ</w:t>
      </w:r>
      <w:r w:rsidRPr="0033045B">
        <w:rPr>
          <w:noProof/>
          <w:sz w:val="28"/>
          <w:szCs w:val="28"/>
        </w:rPr>
        <w:t>асының нышандары байқалады. Жоғарғы сатыда</w:t>
      </w:r>
      <w:r w:rsidRPr="0033045B">
        <w:rPr>
          <w:noProof/>
          <w:sz w:val="28"/>
          <w:szCs w:val="28"/>
          <w:lang w:val="kk-KZ"/>
        </w:rPr>
        <w:t>ғы</w:t>
      </w:r>
      <w:r w:rsidRPr="0033045B">
        <w:rPr>
          <w:noProof/>
          <w:sz w:val="28"/>
          <w:szCs w:val="28"/>
        </w:rPr>
        <w:t xml:space="preserve"> балықтарда хорданы қоршап жатқан ұлпалардан (ткандардан) жә</w:t>
      </w:r>
      <w:r w:rsidRPr="0033045B">
        <w:rPr>
          <w:noProof/>
          <w:sz w:val="28"/>
          <w:szCs w:val="28"/>
          <w:lang w:val="kk-KZ"/>
        </w:rPr>
        <w:t>не</w:t>
      </w:r>
      <w:r w:rsidRPr="0033045B">
        <w:rPr>
          <w:sz w:val="28"/>
          <w:szCs w:val="28"/>
          <w:lang w:val="kk-KZ"/>
        </w:rPr>
        <w:t xml:space="preserve"> </w:t>
      </w:r>
      <w:r w:rsidRPr="0033045B">
        <w:rPr>
          <w:noProof/>
          <w:sz w:val="28"/>
          <w:szCs w:val="28"/>
          <w:lang w:val="kk-KZ"/>
        </w:rPr>
        <w:t xml:space="preserve">жоғарғы, төменгі доғалардан омыртқа жотасы пайда болады. Омыртқа жотасы тұлға және құйрық бөлімдерінен тұрады. Омыртқаның жоғарғы доғасының бірігуінен жұлын өтетін өзек </w:t>
      </w:r>
      <w:r w:rsidRPr="0033045B">
        <w:rPr>
          <w:sz w:val="28"/>
          <w:szCs w:val="28"/>
          <w:lang w:val="kk-KZ"/>
        </w:rPr>
        <w:t xml:space="preserve">пайда болады. </w:t>
      </w:r>
      <w:r w:rsidRPr="0033045B">
        <w:rPr>
          <w:noProof/>
          <w:sz w:val="28"/>
          <w:szCs w:val="28"/>
          <w:lang w:val="kk-KZ"/>
        </w:rPr>
        <w:t>Төменгі доғаларға қабырғалар бекиді.</w:t>
      </w:r>
    </w:p>
    <w:p w:rsidR="00DB0A59" w:rsidRPr="0033045B" w:rsidRDefault="00DB0A59" w:rsidP="0085005A">
      <w:pPr>
        <w:jc w:val="both"/>
        <w:rPr>
          <w:sz w:val="28"/>
          <w:szCs w:val="28"/>
          <w:lang w:val="kk-KZ"/>
        </w:rPr>
      </w:pPr>
      <w:r w:rsidRPr="0033045B">
        <w:rPr>
          <w:noProof/>
          <w:sz w:val="28"/>
          <w:szCs w:val="28"/>
          <w:lang w:val="kk-KZ"/>
        </w:rPr>
        <w:t xml:space="preserve">Қосмекенділерде хорданың омыртқалармен алмасуы </w:t>
      </w:r>
      <w:r w:rsidRPr="0033045B">
        <w:rPr>
          <w:sz w:val="28"/>
          <w:szCs w:val="28"/>
          <w:lang w:val="kk-KZ"/>
        </w:rPr>
        <w:t xml:space="preserve">даму </w:t>
      </w:r>
      <w:r w:rsidRPr="0033045B">
        <w:rPr>
          <w:noProof/>
          <w:sz w:val="28"/>
          <w:szCs w:val="28"/>
          <w:lang w:val="kk-KZ"/>
        </w:rPr>
        <w:t xml:space="preserve">кезеңдерінде алғашқы сатыларында жүреді. Омыртқа </w:t>
      </w:r>
      <w:r w:rsidRPr="0033045B">
        <w:rPr>
          <w:sz w:val="28"/>
          <w:szCs w:val="28"/>
          <w:lang w:val="kk-KZ"/>
        </w:rPr>
        <w:t xml:space="preserve">жотасы </w:t>
      </w:r>
      <w:r w:rsidRPr="0033045B">
        <w:rPr>
          <w:noProof/>
          <w:sz w:val="28"/>
          <w:szCs w:val="28"/>
          <w:lang w:val="kk-KZ"/>
        </w:rPr>
        <w:t xml:space="preserve">төрт бөлімнен </w:t>
      </w:r>
      <w:r w:rsidRPr="0033045B">
        <w:rPr>
          <w:sz w:val="28"/>
          <w:szCs w:val="28"/>
          <w:lang w:val="kk-KZ"/>
        </w:rPr>
        <w:t xml:space="preserve">- </w:t>
      </w:r>
      <w:r w:rsidRPr="0033045B">
        <w:rPr>
          <w:noProof/>
          <w:sz w:val="28"/>
          <w:szCs w:val="28"/>
          <w:lang w:val="kk-KZ"/>
        </w:rPr>
        <w:t xml:space="preserve">мойын, кеуде, сегізкөз және құйрықтан тұрады. Мойын омыртқасы (бір омыртқа) өте кысқа, тұлға омыртқасы бесеу, олармен </w:t>
      </w:r>
      <w:r w:rsidRPr="0033045B">
        <w:rPr>
          <w:sz w:val="28"/>
          <w:szCs w:val="28"/>
          <w:lang w:val="kk-KZ"/>
        </w:rPr>
        <w:t xml:space="preserve">бос </w:t>
      </w:r>
      <w:r w:rsidRPr="0033045B">
        <w:rPr>
          <w:noProof/>
          <w:sz w:val="28"/>
          <w:szCs w:val="28"/>
          <w:lang w:val="kk-KZ"/>
        </w:rPr>
        <w:t xml:space="preserve">аяқталатын қабырғалар (төске жетпейтін) байланысады, сегізкөз бұл </w:t>
      </w:r>
      <w:r w:rsidRPr="0033045B">
        <w:rPr>
          <w:sz w:val="28"/>
          <w:szCs w:val="28"/>
          <w:lang w:val="kk-KZ"/>
        </w:rPr>
        <w:t xml:space="preserve">да </w:t>
      </w:r>
      <w:r w:rsidRPr="0033045B">
        <w:rPr>
          <w:noProof/>
          <w:sz w:val="28"/>
          <w:szCs w:val="28"/>
          <w:lang w:val="kk-KZ"/>
        </w:rPr>
        <w:t xml:space="preserve">бір омыртқадан тұрады, оған жамбас сүйектері бекиді. Құйрықты қосмекенділердің құйрықтары бірнеше омыртқадан тұрады, құйрықсыздарда </w:t>
      </w:r>
      <w:r w:rsidRPr="0033045B">
        <w:rPr>
          <w:sz w:val="28"/>
          <w:szCs w:val="28"/>
          <w:lang w:val="kk-KZ"/>
        </w:rPr>
        <w:t xml:space="preserve">- </w:t>
      </w:r>
      <w:r w:rsidRPr="0033045B">
        <w:rPr>
          <w:noProof/>
          <w:sz w:val="28"/>
          <w:szCs w:val="28"/>
          <w:lang w:val="kk-KZ"/>
        </w:rPr>
        <w:t>уростиль деп аталатын бір омыртқадан тұрады.</w:t>
      </w:r>
    </w:p>
    <w:p w:rsidR="00DB0A59" w:rsidRPr="0033045B" w:rsidRDefault="00DB0A59" w:rsidP="0085005A">
      <w:pPr>
        <w:jc w:val="both"/>
        <w:rPr>
          <w:sz w:val="28"/>
          <w:szCs w:val="28"/>
          <w:lang w:val="kk-KZ"/>
        </w:rPr>
      </w:pPr>
      <w:r w:rsidRPr="0033045B">
        <w:rPr>
          <w:noProof/>
          <w:sz w:val="28"/>
          <w:szCs w:val="28"/>
          <w:lang w:val="kk-KZ"/>
        </w:rPr>
        <w:t xml:space="preserve">Амниоттарда </w:t>
      </w:r>
      <w:r w:rsidRPr="0033045B">
        <w:rPr>
          <w:sz w:val="28"/>
          <w:szCs w:val="28"/>
          <w:lang w:val="kk-KZ"/>
        </w:rPr>
        <w:t xml:space="preserve">(бауырымен </w:t>
      </w:r>
      <w:r w:rsidRPr="0033045B">
        <w:rPr>
          <w:noProof/>
          <w:sz w:val="28"/>
          <w:szCs w:val="28"/>
          <w:lang w:val="kk-KZ"/>
        </w:rPr>
        <w:t xml:space="preserve">жорғалаушыларда, құстар және сүтқоректілерде) біліктік қаңқа, </w:t>
      </w:r>
      <w:r w:rsidRPr="0033045B">
        <w:rPr>
          <w:sz w:val="28"/>
          <w:szCs w:val="28"/>
          <w:lang w:val="kk-KZ"/>
        </w:rPr>
        <w:t xml:space="preserve">бас </w:t>
      </w:r>
      <w:r w:rsidRPr="0033045B">
        <w:rPr>
          <w:noProof/>
          <w:sz w:val="28"/>
          <w:szCs w:val="28"/>
          <w:lang w:val="kk-KZ"/>
        </w:rPr>
        <w:t xml:space="preserve">қаңқасы (бассүйек) жэне аяқтарының қаңқасы деп бөлінеді. Біліктік қаңқа </w:t>
      </w:r>
      <w:r w:rsidRPr="0033045B">
        <w:rPr>
          <w:sz w:val="28"/>
          <w:szCs w:val="28"/>
          <w:lang w:val="kk-KZ"/>
        </w:rPr>
        <w:t xml:space="preserve">- </w:t>
      </w:r>
      <w:r w:rsidRPr="0033045B">
        <w:rPr>
          <w:noProof/>
          <w:sz w:val="28"/>
          <w:szCs w:val="28"/>
          <w:lang w:val="kk-KZ"/>
        </w:rPr>
        <w:t xml:space="preserve">мойын, түлға, </w:t>
      </w:r>
      <w:r w:rsidRPr="0033045B">
        <w:rPr>
          <w:sz w:val="28"/>
          <w:szCs w:val="28"/>
          <w:lang w:val="kk-KZ"/>
        </w:rPr>
        <w:t xml:space="preserve">бел, </w:t>
      </w:r>
      <w:r w:rsidRPr="0033045B">
        <w:rPr>
          <w:noProof/>
          <w:sz w:val="28"/>
          <w:szCs w:val="28"/>
          <w:lang w:val="kk-KZ"/>
        </w:rPr>
        <w:t>сегізкөз және құйрық бөлімдерінен тұрады.</w:t>
      </w:r>
    </w:p>
    <w:p w:rsidR="00DB0A59" w:rsidRPr="0033045B" w:rsidRDefault="00DB0A59" w:rsidP="0085005A">
      <w:pPr>
        <w:jc w:val="both"/>
        <w:rPr>
          <w:sz w:val="28"/>
          <w:szCs w:val="28"/>
          <w:lang w:val="kk-KZ"/>
        </w:rPr>
      </w:pPr>
      <w:r w:rsidRPr="0033045B">
        <w:rPr>
          <w:noProof/>
          <w:sz w:val="28"/>
          <w:szCs w:val="28"/>
          <w:lang w:val="kk-KZ"/>
        </w:rPr>
        <w:t xml:space="preserve">Мойын омыртқалыларының </w:t>
      </w:r>
      <w:r w:rsidRPr="0033045B">
        <w:rPr>
          <w:sz w:val="28"/>
          <w:szCs w:val="28"/>
          <w:lang w:val="kk-KZ"/>
        </w:rPr>
        <w:t xml:space="preserve">саны </w:t>
      </w:r>
      <w:r w:rsidRPr="0033045B">
        <w:rPr>
          <w:noProof/>
          <w:sz w:val="28"/>
          <w:szCs w:val="28"/>
          <w:lang w:val="kk-KZ"/>
        </w:rPr>
        <w:t xml:space="preserve">1-ден (қазіргі қосмекенді-лерде) 76-ға (қазба қалдықтарындағы </w:t>
      </w:r>
      <w:r w:rsidRPr="0033045B">
        <w:rPr>
          <w:sz w:val="28"/>
          <w:szCs w:val="28"/>
          <w:lang w:val="kk-KZ"/>
        </w:rPr>
        <w:t xml:space="preserve">- </w:t>
      </w:r>
      <w:r w:rsidRPr="0033045B">
        <w:rPr>
          <w:noProof/>
          <w:sz w:val="28"/>
          <w:szCs w:val="28"/>
          <w:lang w:val="kk-KZ"/>
        </w:rPr>
        <w:t xml:space="preserve">теңіз плезиозаврларда) дейін болады. Мниоттар мен лабиринтодонтарда алғашқы екі мойын омыртқа басты ұстап тұруға жэне оны қозғалтуға бейімделген. Мойын омыртқаларының </w:t>
      </w:r>
      <w:r w:rsidRPr="0033045B">
        <w:rPr>
          <w:sz w:val="28"/>
          <w:szCs w:val="28"/>
          <w:lang w:val="kk-KZ"/>
        </w:rPr>
        <w:t xml:space="preserve">саны </w:t>
      </w:r>
      <w:r w:rsidRPr="0033045B">
        <w:rPr>
          <w:noProof/>
          <w:sz w:val="28"/>
          <w:szCs w:val="28"/>
          <w:lang w:val="kk-KZ"/>
        </w:rPr>
        <w:t xml:space="preserve">мойынның ұзындығына байланысты. Кейбір </w:t>
      </w:r>
      <w:r w:rsidRPr="0033045B">
        <w:rPr>
          <w:sz w:val="28"/>
          <w:szCs w:val="28"/>
          <w:lang w:val="kk-KZ"/>
        </w:rPr>
        <w:t xml:space="preserve">бауырымен </w:t>
      </w:r>
      <w:r w:rsidRPr="0033045B">
        <w:rPr>
          <w:noProof/>
          <w:sz w:val="28"/>
          <w:szCs w:val="28"/>
          <w:lang w:val="kk-KZ"/>
        </w:rPr>
        <w:t xml:space="preserve">жорғалаушыларда оның </w:t>
      </w:r>
      <w:r w:rsidRPr="0033045B">
        <w:rPr>
          <w:sz w:val="28"/>
          <w:szCs w:val="28"/>
          <w:lang w:val="kk-KZ"/>
        </w:rPr>
        <w:t xml:space="preserve">саны </w:t>
      </w:r>
      <w:r w:rsidRPr="0033045B">
        <w:rPr>
          <w:noProof/>
          <w:sz w:val="28"/>
          <w:szCs w:val="28"/>
          <w:lang w:val="kk-KZ"/>
        </w:rPr>
        <w:t xml:space="preserve">8-ге дейін, ал құстарда- </w:t>
      </w:r>
      <w:r w:rsidRPr="0033045B">
        <w:rPr>
          <w:sz w:val="28"/>
          <w:szCs w:val="28"/>
          <w:lang w:val="kk-KZ"/>
        </w:rPr>
        <w:t xml:space="preserve">25. </w:t>
      </w:r>
      <w:r w:rsidRPr="0033045B">
        <w:rPr>
          <w:noProof/>
          <w:sz w:val="28"/>
          <w:szCs w:val="28"/>
          <w:lang w:val="kk-KZ"/>
        </w:rPr>
        <w:t xml:space="preserve">Қазіргі сүтқоректілердің </w:t>
      </w:r>
      <w:r w:rsidRPr="0033045B">
        <w:rPr>
          <w:sz w:val="28"/>
          <w:szCs w:val="28"/>
          <w:lang w:val="kk-KZ"/>
        </w:rPr>
        <w:t xml:space="preserve">7 </w:t>
      </w:r>
      <w:r w:rsidRPr="0033045B">
        <w:rPr>
          <w:noProof/>
          <w:sz w:val="28"/>
          <w:szCs w:val="28"/>
          <w:lang w:val="kk-KZ"/>
        </w:rPr>
        <w:t xml:space="preserve">мойын омыртқасы </w:t>
      </w:r>
      <w:r w:rsidRPr="0033045B">
        <w:rPr>
          <w:sz w:val="28"/>
          <w:szCs w:val="28"/>
          <w:lang w:val="kk-KZ"/>
        </w:rPr>
        <w:t>бар.</w:t>
      </w:r>
    </w:p>
    <w:p w:rsidR="00DB0A59" w:rsidRPr="0033045B" w:rsidRDefault="00DB0A59" w:rsidP="0085005A">
      <w:pPr>
        <w:jc w:val="both"/>
        <w:rPr>
          <w:sz w:val="28"/>
          <w:szCs w:val="28"/>
          <w:lang w:val="kk-KZ"/>
        </w:rPr>
      </w:pPr>
      <w:r w:rsidRPr="0033045B">
        <w:rPr>
          <w:noProof/>
          <w:sz w:val="28"/>
          <w:szCs w:val="28"/>
          <w:lang w:val="kk-KZ"/>
        </w:rPr>
        <w:t xml:space="preserve">Арқа омыртқаларының </w:t>
      </w:r>
      <w:r w:rsidRPr="0033045B">
        <w:rPr>
          <w:sz w:val="28"/>
          <w:szCs w:val="28"/>
          <w:lang w:val="kk-KZ"/>
        </w:rPr>
        <w:t xml:space="preserve">саны </w:t>
      </w:r>
      <w:r w:rsidRPr="0033045B">
        <w:rPr>
          <w:noProof/>
          <w:sz w:val="28"/>
          <w:szCs w:val="28"/>
          <w:lang w:val="kk-KZ"/>
        </w:rPr>
        <w:t xml:space="preserve">эртүрлі омыртқалылар тобында эртүрлі. Тасбақаларда </w:t>
      </w:r>
      <w:r w:rsidRPr="0033045B">
        <w:rPr>
          <w:sz w:val="28"/>
          <w:szCs w:val="28"/>
          <w:lang w:val="kk-KZ"/>
        </w:rPr>
        <w:t xml:space="preserve">10 </w:t>
      </w:r>
      <w:r w:rsidRPr="0033045B">
        <w:rPr>
          <w:noProof/>
          <w:sz w:val="28"/>
          <w:szCs w:val="28"/>
          <w:lang w:val="kk-KZ"/>
        </w:rPr>
        <w:t xml:space="preserve">арқа омыртқасы, сіңірлер мен сүйектері бір-бірімен бірігіп сауыт түзеген, </w:t>
      </w:r>
      <w:r w:rsidRPr="0033045B">
        <w:rPr>
          <w:sz w:val="28"/>
          <w:szCs w:val="28"/>
          <w:lang w:val="kk-KZ"/>
        </w:rPr>
        <w:t xml:space="preserve">ал бауырымен </w:t>
      </w:r>
      <w:r w:rsidRPr="0033045B">
        <w:rPr>
          <w:noProof/>
          <w:sz w:val="28"/>
          <w:szCs w:val="28"/>
          <w:lang w:val="kk-KZ"/>
        </w:rPr>
        <w:t xml:space="preserve">жорғалаушыларда арқа омыртқаларына қабырғалар бекіп, кеуде қуысын қүрайды. Құстарда </w:t>
      </w:r>
      <w:r w:rsidRPr="0033045B">
        <w:rPr>
          <w:sz w:val="28"/>
          <w:szCs w:val="28"/>
          <w:lang w:val="kk-KZ"/>
        </w:rPr>
        <w:t xml:space="preserve">4-6 </w:t>
      </w:r>
      <w:r w:rsidRPr="0033045B">
        <w:rPr>
          <w:noProof/>
          <w:sz w:val="28"/>
          <w:szCs w:val="28"/>
          <w:lang w:val="kk-KZ"/>
        </w:rPr>
        <w:t xml:space="preserve">арқа омыртқасы </w:t>
      </w:r>
      <w:r w:rsidRPr="0033045B">
        <w:rPr>
          <w:sz w:val="28"/>
          <w:szCs w:val="28"/>
          <w:lang w:val="kk-KZ"/>
        </w:rPr>
        <w:t xml:space="preserve">бар. Ал </w:t>
      </w:r>
      <w:r w:rsidRPr="0033045B">
        <w:rPr>
          <w:noProof/>
          <w:sz w:val="28"/>
          <w:szCs w:val="28"/>
          <w:lang w:val="kk-KZ"/>
        </w:rPr>
        <w:t xml:space="preserve">сүтқоректілерде көбіне, </w:t>
      </w:r>
      <w:r w:rsidRPr="0033045B">
        <w:rPr>
          <w:sz w:val="28"/>
          <w:szCs w:val="28"/>
          <w:lang w:val="kk-KZ"/>
        </w:rPr>
        <w:t xml:space="preserve">10-20 </w:t>
      </w:r>
      <w:r w:rsidRPr="0033045B">
        <w:rPr>
          <w:noProof/>
          <w:sz w:val="28"/>
          <w:szCs w:val="28"/>
          <w:lang w:val="kk-KZ"/>
        </w:rPr>
        <w:t xml:space="preserve">арқа омыртқасы </w:t>
      </w:r>
      <w:r w:rsidRPr="0033045B">
        <w:rPr>
          <w:sz w:val="28"/>
          <w:szCs w:val="28"/>
          <w:lang w:val="kk-KZ"/>
        </w:rPr>
        <w:t xml:space="preserve">болады. </w:t>
      </w:r>
      <w:r w:rsidRPr="0033045B">
        <w:rPr>
          <w:noProof/>
          <w:sz w:val="28"/>
          <w:szCs w:val="28"/>
          <w:lang w:val="kk-KZ"/>
        </w:rPr>
        <w:t xml:space="preserve">Адамдардың кеуде торын қабырғалар </w:t>
      </w:r>
      <w:r w:rsidRPr="0033045B">
        <w:rPr>
          <w:sz w:val="28"/>
          <w:szCs w:val="28"/>
          <w:lang w:val="kk-KZ"/>
        </w:rPr>
        <w:t xml:space="preserve">(12 </w:t>
      </w:r>
      <w:r w:rsidRPr="0033045B">
        <w:rPr>
          <w:noProof/>
          <w:sz w:val="28"/>
          <w:szCs w:val="28"/>
          <w:lang w:val="kk-KZ"/>
        </w:rPr>
        <w:t>жұп) және төс сүйек қүрайды.</w:t>
      </w:r>
    </w:p>
    <w:p w:rsidR="00DB0A59" w:rsidRPr="0033045B" w:rsidRDefault="00DB0A59" w:rsidP="0085005A">
      <w:pPr>
        <w:jc w:val="both"/>
        <w:rPr>
          <w:sz w:val="28"/>
          <w:szCs w:val="28"/>
          <w:lang w:val="kk-KZ"/>
        </w:rPr>
      </w:pPr>
      <w:r w:rsidRPr="0033045B">
        <w:rPr>
          <w:noProof/>
          <w:sz w:val="28"/>
          <w:szCs w:val="28"/>
          <w:lang w:val="kk-KZ"/>
        </w:rPr>
        <w:t xml:space="preserve">Омыртқа жотасының </w:t>
      </w:r>
      <w:r w:rsidRPr="0033045B">
        <w:rPr>
          <w:sz w:val="28"/>
          <w:szCs w:val="28"/>
          <w:lang w:val="kk-KZ"/>
        </w:rPr>
        <w:t xml:space="preserve">бел </w:t>
      </w:r>
      <w:r w:rsidRPr="0033045B">
        <w:rPr>
          <w:noProof/>
          <w:sz w:val="28"/>
          <w:szCs w:val="28"/>
          <w:lang w:val="kk-KZ"/>
        </w:rPr>
        <w:t xml:space="preserve">бөлімі эртүрлі дамыған. </w:t>
      </w:r>
      <w:r w:rsidRPr="0033045B">
        <w:rPr>
          <w:sz w:val="28"/>
          <w:szCs w:val="28"/>
          <w:lang w:val="kk-KZ"/>
        </w:rPr>
        <w:t xml:space="preserve">Бауырымен </w:t>
      </w:r>
      <w:r w:rsidRPr="0033045B">
        <w:rPr>
          <w:noProof/>
          <w:sz w:val="28"/>
          <w:szCs w:val="28"/>
          <w:lang w:val="kk-KZ"/>
        </w:rPr>
        <w:t xml:space="preserve">жорғалаушыларда </w:t>
      </w:r>
      <w:r w:rsidRPr="0033045B">
        <w:rPr>
          <w:sz w:val="28"/>
          <w:szCs w:val="28"/>
          <w:lang w:val="kk-KZ"/>
        </w:rPr>
        <w:t xml:space="preserve">бел </w:t>
      </w:r>
      <w:r w:rsidRPr="0033045B">
        <w:rPr>
          <w:noProof/>
          <w:sz w:val="28"/>
          <w:szCs w:val="28"/>
          <w:lang w:val="kk-KZ"/>
        </w:rPr>
        <w:t xml:space="preserve">бөлімі нашар дамыған. Құстардың </w:t>
      </w:r>
      <w:r w:rsidRPr="0033045B">
        <w:rPr>
          <w:sz w:val="28"/>
          <w:szCs w:val="28"/>
          <w:lang w:val="kk-KZ"/>
        </w:rPr>
        <w:t xml:space="preserve">бел </w:t>
      </w:r>
      <w:r w:rsidRPr="0033045B">
        <w:rPr>
          <w:noProof/>
          <w:sz w:val="28"/>
          <w:szCs w:val="28"/>
          <w:lang w:val="kk-KZ"/>
        </w:rPr>
        <w:t xml:space="preserve">омыртқалары арқа омыртқаларымен, сегізкөз жэне сегізкөзмаңы омыртқаларымен бірігіп күрделі сегізкөз құрайды. Сүтқоректілерде </w:t>
      </w:r>
      <w:r w:rsidRPr="0033045B">
        <w:rPr>
          <w:sz w:val="28"/>
          <w:szCs w:val="28"/>
          <w:lang w:val="kk-KZ"/>
        </w:rPr>
        <w:t xml:space="preserve">бел </w:t>
      </w:r>
      <w:r w:rsidRPr="0033045B">
        <w:rPr>
          <w:noProof/>
          <w:sz w:val="28"/>
          <w:szCs w:val="28"/>
          <w:lang w:val="kk-KZ"/>
        </w:rPr>
        <w:t xml:space="preserve">омыртқаларының </w:t>
      </w:r>
      <w:r w:rsidRPr="0033045B">
        <w:rPr>
          <w:sz w:val="28"/>
          <w:szCs w:val="28"/>
          <w:lang w:val="kk-KZ"/>
        </w:rPr>
        <w:t xml:space="preserve">саны </w:t>
      </w:r>
      <w:r w:rsidRPr="0033045B">
        <w:rPr>
          <w:noProof/>
          <w:sz w:val="28"/>
          <w:szCs w:val="28"/>
          <w:lang w:val="kk-KZ"/>
        </w:rPr>
        <w:t xml:space="preserve">түрлеріне </w:t>
      </w:r>
      <w:r w:rsidRPr="0033045B">
        <w:rPr>
          <w:sz w:val="28"/>
          <w:szCs w:val="28"/>
          <w:lang w:val="kk-KZ"/>
        </w:rPr>
        <w:t xml:space="preserve">байланысты 3 </w:t>
      </w:r>
      <w:r w:rsidRPr="0033045B">
        <w:rPr>
          <w:noProof/>
          <w:sz w:val="28"/>
          <w:szCs w:val="28"/>
          <w:lang w:val="kk-KZ"/>
        </w:rPr>
        <w:t xml:space="preserve">тен 24-ке дейін </w:t>
      </w:r>
      <w:r w:rsidRPr="0033045B">
        <w:rPr>
          <w:sz w:val="28"/>
          <w:szCs w:val="28"/>
          <w:lang w:val="kk-KZ"/>
        </w:rPr>
        <w:t>болады.</w:t>
      </w:r>
    </w:p>
    <w:p w:rsidR="00DB0A59" w:rsidRPr="0033045B" w:rsidRDefault="00DB0A59" w:rsidP="0085005A">
      <w:pPr>
        <w:jc w:val="both"/>
        <w:rPr>
          <w:sz w:val="28"/>
          <w:szCs w:val="28"/>
          <w:lang w:val="kk-KZ"/>
        </w:rPr>
      </w:pPr>
      <w:r w:rsidRPr="0033045B">
        <w:rPr>
          <w:noProof/>
          <w:sz w:val="28"/>
          <w:szCs w:val="28"/>
          <w:lang w:val="kk-KZ"/>
        </w:rPr>
        <w:t xml:space="preserve">Құйрық омыртқаларының </w:t>
      </w:r>
      <w:r w:rsidRPr="0033045B">
        <w:rPr>
          <w:sz w:val="28"/>
          <w:szCs w:val="28"/>
          <w:lang w:val="kk-KZ"/>
        </w:rPr>
        <w:t xml:space="preserve">саны </w:t>
      </w:r>
      <w:r w:rsidRPr="0033045B">
        <w:rPr>
          <w:noProof/>
          <w:sz w:val="28"/>
          <w:szCs w:val="28"/>
          <w:lang w:val="kk-KZ"/>
        </w:rPr>
        <w:t xml:space="preserve">құйрықтың ұзындығына </w:t>
      </w:r>
      <w:r w:rsidRPr="0033045B">
        <w:rPr>
          <w:sz w:val="28"/>
          <w:szCs w:val="28"/>
          <w:lang w:val="kk-KZ"/>
        </w:rPr>
        <w:t xml:space="preserve">байланысты. Мысалы, </w:t>
      </w:r>
      <w:r w:rsidRPr="0033045B">
        <w:rPr>
          <w:noProof/>
          <w:sz w:val="28"/>
          <w:szCs w:val="28"/>
          <w:lang w:val="kk-KZ"/>
        </w:rPr>
        <w:t xml:space="preserve">бақаларда қүйрық омыртқалары бір сүйекке айналып кеткен </w:t>
      </w:r>
      <w:r w:rsidRPr="0033045B">
        <w:rPr>
          <w:sz w:val="28"/>
          <w:szCs w:val="28"/>
          <w:lang w:val="kk-KZ"/>
        </w:rPr>
        <w:t xml:space="preserve">(уростиль), </w:t>
      </w:r>
      <w:r w:rsidRPr="0033045B">
        <w:rPr>
          <w:noProof/>
          <w:sz w:val="28"/>
          <w:szCs w:val="28"/>
          <w:lang w:val="kk-KZ"/>
        </w:rPr>
        <w:t xml:space="preserve">кұстарда </w:t>
      </w:r>
      <w:r w:rsidRPr="0033045B">
        <w:rPr>
          <w:sz w:val="28"/>
          <w:szCs w:val="28"/>
          <w:lang w:val="kk-KZ"/>
        </w:rPr>
        <w:t xml:space="preserve">4-6 </w:t>
      </w:r>
      <w:r w:rsidRPr="0033045B">
        <w:rPr>
          <w:noProof/>
          <w:sz w:val="28"/>
          <w:szCs w:val="28"/>
          <w:lang w:val="kk-KZ"/>
        </w:rPr>
        <w:t xml:space="preserve">құйрық омыртқалары </w:t>
      </w:r>
      <w:r w:rsidRPr="0033045B">
        <w:rPr>
          <w:sz w:val="28"/>
          <w:szCs w:val="28"/>
          <w:lang w:val="kk-KZ"/>
        </w:rPr>
        <w:t>бар,</w:t>
      </w:r>
    </w:p>
    <w:p w:rsidR="00DB0A59" w:rsidRPr="0033045B" w:rsidRDefault="00DB0A59" w:rsidP="0085005A">
      <w:pPr>
        <w:jc w:val="both"/>
        <w:rPr>
          <w:sz w:val="28"/>
          <w:szCs w:val="28"/>
          <w:lang w:val="kk-KZ"/>
        </w:rPr>
      </w:pPr>
      <w:r w:rsidRPr="0033045B">
        <w:rPr>
          <w:noProof/>
          <w:sz w:val="28"/>
          <w:szCs w:val="28"/>
          <w:lang w:val="kk-KZ"/>
        </w:rPr>
        <w:t xml:space="preserve">оларда бірігіп </w:t>
      </w:r>
      <w:r w:rsidRPr="0033045B">
        <w:rPr>
          <w:sz w:val="28"/>
          <w:szCs w:val="28"/>
          <w:lang w:val="kk-KZ"/>
        </w:rPr>
        <w:t xml:space="preserve">уростиль </w:t>
      </w:r>
      <w:r w:rsidRPr="0033045B">
        <w:rPr>
          <w:noProof/>
          <w:sz w:val="28"/>
          <w:szCs w:val="28"/>
          <w:lang w:val="kk-KZ"/>
        </w:rPr>
        <w:t xml:space="preserve">құрайды. Кейбір қазба қүстар </w:t>
      </w:r>
      <w:r w:rsidRPr="0033045B">
        <w:rPr>
          <w:sz w:val="28"/>
          <w:szCs w:val="28"/>
          <w:lang w:val="kk-KZ"/>
        </w:rPr>
        <w:t xml:space="preserve">(археоптерикс) 20 </w:t>
      </w:r>
      <w:r w:rsidRPr="0033045B">
        <w:rPr>
          <w:noProof/>
          <w:sz w:val="28"/>
          <w:szCs w:val="28"/>
          <w:lang w:val="kk-KZ"/>
        </w:rPr>
        <w:t xml:space="preserve">омыртқадан тұратын үзын құйрықтары болған. Сүтқоректілерде қүйрықтарындағы омыртқаларының </w:t>
      </w:r>
      <w:r w:rsidRPr="0033045B">
        <w:rPr>
          <w:sz w:val="28"/>
          <w:szCs w:val="28"/>
          <w:lang w:val="kk-KZ"/>
        </w:rPr>
        <w:t xml:space="preserve">саны </w:t>
      </w:r>
      <w:r w:rsidRPr="0033045B">
        <w:rPr>
          <w:noProof/>
          <w:sz w:val="28"/>
          <w:szCs w:val="28"/>
          <w:lang w:val="kk-KZ"/>
        </w:rPr>
        <w:t xml:space="preserve">түріне </w:t>
      </w:r>
      <w:r w:rsidRPr="0033045B">
        <w:rPr>
          <w:sz w:val="28"/>
          <w:szCs w:val="28"/>
          <w:lang w:val="kk-KZ"/>
        </w:rPr>
        <w:t xml:space="preserve">байланысты. </w:t>
      </w:r>
      <w:r w:rsidRPr="0033045B">
        <w:rPr>
          <w:noProof/>
          <w:sz w:val="28"/>
          <w:szCs w:val="28"/>
          <w:lang w:val="kk-KZ"/>
        </w:rPr>
        <w:t xml:space="preserve">Адамдардың тік жүруі омыртқалардың иілгіш болуына </w:t>
      </w:r>
      <w:r w:rsidRPr="0033045B">
        <w:rPr>
          <w:sz w:val="28"/>
          <w:szCs w:val="28"/>
          <w:lang w:val="kk-KZ"/>
        </w:rPr>
        <w:t xml:space="preserve">эсер </w:t>
      </w:r>
      <w:r w:rsidRPr="0033045B">
        <w:rPr>
          <w:noProof/>
          <w:sz w:val="28"/>
          <w:szCs w:val="28"/>
          <w:lang w:val="kk-KZ"/>
        </w:rPr>
        <w:t>етті, яғни бүл тік жүруге (186-сурет) бейімделуінің нэтижесі деп тусіну керек.</w:t>
      </w:r>
    </w:p>
    <w:p w:rsidR="00DB0A59" w:rsidRPr="0033045B" w:rsidRDefault="00DB0A59" w:rsidP="0085005A">
      <w:pPr>
        <w:jc w:val="both"/>
        <w:rPr>
          <w:sz w:val="28"/>
          <w:szCs w:val="28"/>
          <w:lang w:val="kk-KZ"/>
        </w:rPr>
      </w:pPr>
      <w:r w:rsidRPr="0033045B">
        <w:rPr>
          <w:noProof/>
          <w:sz w:val="28"/>
          <w:szCs w:val="28"/>
          <w:lang w:val="kk-KZ"/>
        </w:rPr>
        <w:t>Бассүйек ми қаңқасының сауытынан және висцералды бөлімнен тұрады.</w:t>
      </w:r>
    </w:p>
    <w:p w:rsidR="00DB0A59" w:rsidRPr="0033045B" w:rsidRDefault="00DB0A59" w:rsidP="0085005A">
      <w:pPr>
        <w:jc w:val="both"/>
        <w:rPr>
          <w:sz w:val="28"/>
          <w:szCs w:val="28"/>
          <w:lang w:val="kk-KZ"/>
        </w:rPr>
      </w:pPr>
      <w:r w:rsidRPr="0033045B">
        <w:rPr>
          <w:noProof/>
          <w:sz w:val="28"/>
          <w:szCs w:val="28"/>
          <w:lang w:val="kk-KZ"/>
        </w:rPr>
        <w:t xml:space="preserve">Жануарлардың </w:t>
      </w:r>
      <w:r w:rsidRPr="0033045B">
        <w:rPr>
          <w:sz w:val="28"/>
          <w:szCs w:val="28"/>
          <w:lang w:val="kk-KZ"/>
        </w:rPr>
        <w:t xml:space="preserve">ми сауыты тек </w:t>
      </w:r>
      <w:r w:rsidRPr="0033045B">
        <w:rPr>
          <w:noProof/>
          <w:sz w:val="28"/>
          <w:szCs w:val="28"/>
          <w:lang w:val="kk-KZ"/>
        </w:rPr>
        <w:t xml:space="preserve">сыртқы тұрпаты бойынша ғана емес, соны құрайтын сүйектердің </w:t>
      </w:r>
      <w:r w:rsidRPr="0033045B">
        <w:rPr>
          <w:sz w:val="28"/>
          <w:szCs w:val="28"/>
          <w:lang w:val="kk-KZ"/>
        </w:rPr>
        <w:t xml:space="preserve">саны бойынша және </w:t>
      </w:r>
      <w:r w:rsidRPr="0033045B">
        <w:rPr>
          <w:noProof/>
          <w:sz w:val="28"/>
          <w:szCs w:val="28"/>
          <w:lang w:val="kk-KZ"/>
        </w:rPr>
        <w:t xml:space="preserve">оның қай класқа жатанына қарай </w:t>
      </w:r>
      <w:r w:rsidRPr="0033045B">
        <w:rPr>
          <w:sz w:val="28"/>
          <w:szCs w:val="28"/>
          <w:lang w:val="kk-KZ"/>
        </w:rPr>
        <w:t xml:space="preserve">да </w:t>
      </w:r>
      <w:r w:rsidRPr="0033045B">
        <w:rPr>
          <w:noProof/>
          <w:sz w:val="28"/>
          <w:szCs w:val="28"/>
          <w:lang w:val="kk-KZ"/>
        </w:rPr>
        <w:t xml:space="preserve">бөлінеді. Мысалы, сүйекті балықтарда ми сауытының сүйегінің </w:t>
      </w:r>
      <w:r w:rsidRPr="0033045B">
        <w:rPr>
          <w:sz w:val="28"/>
          <w:szCs w:val="28"/>
          <w:lang w:val="kk-KZ"/>
        </w:rPr>
        <w:t xml:space="preserve">саны </w:t>
      </w:r>
      <w:r w:rsidRPr="0033045B">
        <w:rPr>
          <w:noProof/>
          <w:sz w:val="28"/>
          <w:szCs w:val="28"/>
          <w:lang w:val="kk-KZ"/>
        </w:rPr>
        <w:t xml:space="preserve">100-ден асса, ал қосмекенділерде </w:t>
      </w:r>
      <w:r w:rsidRPr="0033045B">
        <w:rPr>
          <w:sz w:val="28"/>
          <w:szCs w:val="28"/>
          <w:lang w:val="kk-KZ"/>
        </w:rPr>
        <w:t xml:space="preserve">бар </w:t>
      </w:r>
      <w:r w:rsidRPr="0033045B">
        <w:rPr>
          <w:noProof/>
          <w:sz w:val="28"/>
          <w:szCs w:val="28"/>
          <w:lang w:val="kk-KZ"/>
        </w:rPr>
        <w:t xml:space="preserve">болғаны </w:t>
      </w:r>
      <w:r w:rsidRPr="0033045B">
        <w:rPr>
          <w:sz w:val="28"/>
          <w:szCs w:val="28"/>
          <w:lang w:val="kk-KZ"/>
        </w:rPr>
        <w:t xml:space="preserve">15-19, бауырымен </w:t>
      </w:r>
      <w:r w:rsidRPr="0033045B">
        <w:rPr>
          <w:noProof/>
          <w:sz w:val="28"/>
          <w:szCs w:val="28"/>
          <w:lang w:val="kk-KZ"/>
        </w:rPr>
        <w:t xml:space="preserve">жорғалаушыларда -40-тан 70-ке дейін, қүстарда-20, қарапайым сүтқоректілерде </w:t>
      </w:r>
      <w:r w:rsidRPr="0033045B">
        <w:rPr>
          <w:sz w:val="28"/>
          <w:szCs w:val="28"/>
          <w:lang w:val="kk-KZ"/>
        </w:rPr>
        <w:t xml:space="preserve">- 48, </w:t>
      </w:r>
      <w:r w:rsidRPr="0033045B">
        <w:rPr>
          <w:noProof/>
          <w:sz w:val="28"/>
          <w:szCs w:val="28"/>
          <w:lang w:val="kk-KZ"/>
        </w:rPr>
        <w:t xml:space="preserve">шимпанзеде </w:t>
      </w:r>
      <w:r w:rsidRPr="0033045B">
        <w:rPr>
          <w:sz w:val="28"/>
          <w:szCs w:val="28"/>
          <w:lang w:val="kk-KZ"/>
        </w:rPr>
        <w:t xml:space="preserve">- 22, </w:t>
      </w:r>
      <w:r w:rsidRPr="0033045B">
        <w:rPr>
          <w:noProof/>
          <w:sz w:val="28"/>
          <w:szCs w:val="28"/>
          <w:lang w:val="kk-KZ"/>
        </w:rPr>
        <w:t xml:space="preserve">адамда </w:t>
      </w:r>
      <w:r w:rsidRPr="0033045B">
        <w:rPr>
          <w:sz w:val="28"/>
          <w:szCs w:val="28"/>
          <w:lang w:val="kk-KZ"/>
        </w:rPr>
        <w:t>– 27. Эволюция ба</w:t>
      </w:r>
      <w:r w:rsidRPr="0033045B">
        <w:rPr>
          <w:noProof/>
          <w:sz w:val="28"/>
          <w:szCs w:val="28"/>
          <w:lang w:val="kk-KZ"/>
        </w:rPr>
        <w:t xml:space="preserve">рысында ми сауыты сүйектерінің балықтардан сүтқоректілерге дейін азаюы жеке сүйектердің жойылуынан немесе олардың бір-бірімен басқа сүйектермен бірігіп кетуіне </w:t>
      </w:r>
      <w:r w:rsidRPr="0033045B">
        <w:rPr>
          <w:sz w:val="28"/>
          <w:szCs w:val="28"/>
          <w:lang w:val="kk-KZ"/>
        </w:rPr>
        <w:t>байланысты.</w:t>
      </w:r>
    </w:p>
    <w:p w:rsidR="00DB0A59" w:rsidRPr="0033045B" w:rsidRDefault="00DB0A59" w:rsidP="000E3835">
      <w:pPr>
        <w:jc w:val="both"/>
        <w:rPr>
          <w:sz w:val="28"/>
          <w:szCs w:val="28"/>
          <w:lang w:val="kk-KZ"/>
        </w:rPr>
      </w:pPr>
      <w:r w:rsidRPr="0033045B">
        <w:rPr>
          <w:noProof/>
          <w:sz w:val="28"/>
          <w:szCs w:val="28"/>
          <w:lang w:val="kk-KZ"/>
        </w:rPr>
        <w:t xml:space="preserve">Висцеральды қаңқаның эволюциялық дамуының бағыты оны редукцияға ұшырауына </w:t>
      </w:r>
      <w:r w:rsidRPr="0033045B">
        <w:rPr>
          <w:sz w:val="28"/>
          <w:szCs w:val="28"/>
          <w:lang w:val="kk-KZ"/>
        </w:rPr>
        <w:t xml:space="preserve">эсер </w:t>
      </w:r>
      <w:r w:rsidRPr="0033045B">
        <w:rPr>
          <w:noProof/>
          <w:sz w:val="28"/>
          <w:szCs w:val="28"/>
          <w:lang w:val="kk-KZ"/>
        </w:rPr>
        <w:t>етті. Өкпемен тыныс алатын төрт аяқты омыртқалыларда ете азайган.</w:t>
      </w:r>
      <w:r w:rsidRPr="0033045B">
        <w:rPr>
          <w:sz w:val="28"/>
          <w:szCs w:val="28"/>
          <w:lang w:val="kk-KZ"/>
        </w:rPr>
        <w:t xml:space="preserve"> Висцеральды </w:t>
      </w:r>
      <w:r w:rsidRPr="0033045B">
        <w:rPr>
          <w:noProof/>
          <w:sz w:val="28"/>
          <w:szCs w:val="28"/>
          <w:lang w:val="kk-KZ"/>
        </w:rPr>
        <w:t xml:space="preserve">доғалардың алғашқы қызметі желбезектерге тірек болды. Оған төменгі сатыдағы балықтарда (кроссоптериг, бекіре және т.б.) желбезек саңылауларының </w:t>
      </w:r>
      <w:r w:rsidRPr="0033045B">
        <w:rPr>
          <w:sz w:val="28"/>
          <w:szCs w:val="28"/>
          <w:lang w:val="kk-KZ"/>
        </w:rPr>
        <w:t xml:space="preserve">бар болуы дэлел. Бауырымен </w:t>
      </w:r>
      <w:r w:rsidRPr="0033045B">
        <w:rPr>
          <w:noProof/>
          <w:sz w:val="28"/>
          <w:szCs w:val="28"/>
          <w:lang w:val="kk-KZ"/>
        </w:rPr>
        <w:t xml:space="preserve">жорғалаушыларда жэне құстарда бірінші </w:t>
      </w:r>
      <w:r w:rsidRPr="0033045B">
        <w:rPr>
          <w:sz w:val="28"/>
          <w:szCs w:val="28"/>
          <w:lang w:val="kk-KZ"/>
        </w:rPr>
        <w:t xml:space="preserve">желбезек </w:t>
      </w:r>
      <w:r w:rsidRPr="0033045B">
        <w:rPr>
          <w:noProof/>
          <w:sz w:val="28"/>
          <w:szCs w:val="28"/>
          <w:lang w:val="kk-KZ"/>
        </w:rPr>
        <w:t xml:space="preserve">доғасынан көмекей қаңқасы дамыды. Желбезекті жауып тұрған </w:t>
      </w:r>
      <w:r w:rsidRPr="0033045B">
        <w:rPr>
          <w:sz w:val="28"/>
          <w:szCs w:val="28"/>
          <w:lang w:val="kk-KZ"/>
        </w:rPr>
        <w:t xml:space="preserve">желбезек </w:t>
      </w:r>
      <w:r w:rsidRPr="0033045B">
        <w:rPr>
          <w:noProof/>
          <w:sz w:val="28"/>
          <w:szCs w:val="28"/>
          <w:lang w:val="kk-KZ"/>
        </w:rPr>
        <w:t xml:space="preserve">қақпақ сүйегіне айналған жэне көптеген желбезектер құрлық омыртқалыларында жойылып кеткен. Төменгі сатыдағы төртаяқтылардағы ми сауытының көптеген сүйектері сүтқоректілерде бірігіп кетті. Сүтқоректілер басқа жануарлардан ортаңғы қүлақтағы шағын үш сүйегімен ерекшеленеді. Соның бірі </w:t>
      </w:r>
      <w:r w:rsidRPr="0033045B">
        <w:rPr>
          <w:sz w:val="28"/>
          <w:szCs w:val="28"/>
          <w:lang w:val="kk-KZ"/>
        </w:rPr>
        <w:t xml:space="preserve">- </w:t>
      </w:r>
      <w:r w:rsidRPr="0033045B">
        <w:rPr>
          <w:noProof/>
          <w:sz w:val="28"/>
          <w:szCs w:val="28"/>
          <w:lang w:val="kk-KZ"/>
        </w:rPr>
        <w:t>үзеңгі сүйек балықтың екінші висцералдық доға сүйегінің гомологы, ал төссүйегі басқа омыртқалылардың астыңғы жақ сүйегінің</w:t>
      </w:r>
      <w:r w:rsidRPr="0033045B">
        <w:rPr>
          <w:sz w:val="28"/>
          <w:szCs w:val="28"/>
          <w:lang w:val="kk-KZ"/>
        </w:rPr>
        <w:t xml:space="preserve"> </w:t>
      </w:r>
      <w:r w:rsidRPr="0033045B">
        <w:rPr>
          <w:noProof/>
          <w:sz w:val="28"/>
          <w:szCs w:val="28"/>
          <w:lang w:val="kk-KZ"/>
        </w:rPr>
        <w:t xml:space="preserve">гомологы, үшінші </w:t>
      </w:r>
      <w:r w:rsidRPr="0033045B">
        <w:rPr>
          <w:sz w:val="28"/>
          <w:szCs w:val="28"/>
          <w:lang w:val="kk-KZ"/>
        </w:rPr>
        <w:t xml:space="preserve">- </w:t>
      </w:r>
      <w:r w:rsidRPr="0033045B">
        <w:rPr>
          <w:noProof/>
          <w:sz w:val="28"/>
          <w:szCs w:val="28"/>
          <w:lang w:val="kk-KZ"/>
        </w:rPr>
        <w:t>балға сүйек басқа омыртқалылардың үстіңгі жақ сүйектерінің гомологына сәйкес келеді.</w:t>
      </w:r>
    </w:p>
    <w:p w:rsidR="00DB0A59" w:rsidRPr="0033045B" w:rsidRDefault="00DB0A59" w:rsidP="000E3835">
      <w:pPr>
        <w:jc w:val="both"/>
        <w:rPr>
          <w:sz w:val="28"/>
          <w:szCs w:val="28"/>
          <w:lang w:val="kk-KZ"/>
        </w:rPr>
      </w:pPr>
      <w:r w:rsidRPr="0033045B">
        <w:rPr>
          <w:noProof/>
          <w:sz w:val="28"/>
          <w:szCs w:val="28"/>
          <w:lang w:val="kk-KZ"/>
        </w:rPr>
        <w:t xml:space="preserve">Аяқ қаңқаларының өз ерекшеліктері </w:t>
      </w:r>
      <w:r w:rsidRPr="0033045B">
        <w:rPr>
          <w:sz w:val="28"/>
          <w:szCs w:val="28"/>
          <w:lang w:val="kk-KZ"/>
        </w:rPr>
        <w:t xml:space="preserve">бар, </w:t>
      </w:r>
      <w:r w:rsidRPr="0033045B">
        <w:rPr>
          <w:noProof/>
          <w:sz w:val="28"/>
          <w:szCs w:val="28"/>
          <w:lang w:val="kk-KZ"/>
        </w:rPr>
        <w:t xml:space="preserve">ең бастысы, жүзбе қанаттарының аяқтарға айналуы ерекше орын алады. Жалпы аяқтар тақ жэне жұп аяқтар деп бөлінеді. Тақ аяқтардың мысалына, балықтардың арқа жэне құйрық жүзбе қанаттары жатады, жүп аяқтар, бұлар </w:t>
      </w:r>
      <w:r w:rsidRPr="0033045B">
        <w:rPr>
          <w:sz w:val="28"/>
          <w:szCs w:val="28"/>
          <w:lang w:val="kk-KZ"/>
        </w:rPr>
        <w:t xml:space="preserve">бос </w:t>
      </w:r>
      <w:r w:rsidRPr="0033045B">
        <w:rPr>
          <w:noProof/>
          <w:sz w:val="28"/>
          <w:szCs w:val="28"/>
          <w:lang w:val="kk-KZ"/>
        </w:rPr>
        <w:t xml:space="preserve">келеді, оған балықтардың көкірек жэне құрсақ жүз-беқанаттары және жерде жүретін қүрлық жануарларының </w:t>
      </w:r>
      <w:r w:rsidRPr="0033045B">
        <w:rPr>
          <w:sz w:val="28"/>
          <w:szCs w:val="28"/>
          <w:lang w:val="kk-KZ"/>
        </w:rPr>
        <w:t xml:space="preserve">бес </w:t>
      </w:r>
      <w:r w:rsidRPr="0033045B">
        <w:rPr>
          <w:noProof/>
          <w:sz w:val="28"/>
          <w:szCs w:val="28"/>
          <w:lang w:val="kk-KZ"/>
        </w:rPr>
        <w:t xml:space="preserve">башпайлары жатады. Сэулеқанатты балықтардың жұп жүзбе қанаттары </w:t>
      </w:r>
      <w:r w:rsidRPr="0033045B">
        <w:rPr>
          <w:sz w:val="28"/>
          <w:szCs w:val="28"/>
          <w:lang w:val="kk-KZ"/>
        </w:rPr>
        <w:t xml:space="preserve">бес башпайлы </w:t>
      </w:r>
      <w:r w:rsidRPr="0033045B">
        <w:rPr>
          <w:noProof/>
          <w:sz w:val="28"/>
          <w:szCs w:val="28"/>
          <w:lang w:val="kk-KZ"/>
        </w:rPr>
        <w:t xml:space="preserve">құрлық омыртқаларының тоқпан жілік, шынтақ және кәрі жілік сүйектерінің </w:t>
      </w:r>
      <w:r w:rsidRPr="0033045B">
        <w:rPr>
          <w:sz w:val="28"/>
          <w:szCs w:val="28"/>
          <w:lang w:val="kk-KZ"/>
        </w:rPr>
        <w:t xml:space="preserve">гомологы, </w:t>
      </w:r>
      <w:r w:rsidRPr="0033045B">
        <w:rPr>
          <w:noProof/>
          <w:sz w:val="28"/>
          <w:szCs w:val="28"/>
          <w:lang w:val="kk-KZ"/>
        </w:rPr>
        <w:t xml:space="preserve">яғни құрлық омыртқаларының аяқтары сәулеқанатты балықтарының жүзбе-қанаттарынан шыққанын көрсетеді. Төрт аяқтылардың </w:t>
      </w:r>
      <w:r w:rsidRPr="0033045B">
        <w:rPr>
          <w:sz w:val="28"/>
          <w:szCs w:val="28"/>
          <w:lang w:val="kk-KZ"/>
        </w:rPr>
        <w:t xml:space="preserve">бос </w:t>
      </w:r>
      <w:r w:rsidRPr="0033045B">
        <w:rPr>
          <w:noProof/>
          <w:sz w:val="28"/>
          <w:szCs w:val="28"/>
          <w:lang w:val="kk-KZ"/>
        </w:rPr>
        <w:t xml:space="preserve">аяқтары үш бөлімнен түрады, оның өзі эр түрде эртүрлі орналасқан. Ең тоқпан жілік </w:t>
      </w:r>
      <w:r w:rsidRPr="0033045B">
        <w:rPr>
          <w:sz w:val="28"/>
          <w:szCs w:val="28"/>
          <w:lang w:val="kk-KZ"/>
        </w:rPr>
        <w:t xml:space="preserve">пен </w:t>
      </w:r>
      <w:r w:rsidRPr="0033045B">
        <w:rPr>
          <w:noProof/>
          <w:sz w:val="28"/>
          <w:szCs w:val="28"/>
          <w:lang w:val="kk-KZ"/>
        </w:rPr>
        <w:t>ортан жіліктерінің орналасуымен ерекшеленеді. Мысалы, дельфиндерде және кейбір қазба қаңқа сүйектерде(ихтиозаврларда)</w:t>
      </w:r>
      <w:r w:rsidRPr="0033045B">
        <w:rPr>
          <w:sz w:val="28"/>
          <w:szCs w:val="28"/>
          <w:lang w:val="kk-KZ"/>
        </w:rPr>
        <w:t xml:space="preserve">токпан </w:t>
      </w:r>
      <w:r w:rsidRPr="0033045B">
        <w:rPr>
          <w:noProof/>
          <w:sz w:val="28"/>
          <w:szCs w:val="28"/>
          <w:lang w:val="kk-KZ"/>
        </w:rPr>
        <w:t xml:space="preserve">жілік </w:t>
      </w:r>
      <w:r w:rsidRPr="0033045B">
        <w:rPr>
          <w:sz w:val="28"/>
          <w:szCs w:val="28"/>
          <w:lang w:val="kk-KZ"/>
        </w:rPr>
        <w:t xml:space="preserve">пен ортан </w:t>
      </w:r>
      <w:r w:rsidRPr="0033045B">
        <w:rPr>
          <w:noProof/>
          <w:sz w:val="28"/>
          <w:szCs w:val="28"/>
          <w:lang w:val="kk-KZ"/>
        </w:rPr>
        <w:t>жілік қыс-қарған.</w:t>
      </w:r>
    </w:p>
    <w:p w:rsidR="00DB0A59" w:rsidRPr="0033045B" w:rsidRDefault="00DB0A59" w:rsidP="000E3835">
      <w:pPr>
        <w:jc w:val="both"/>
        <w:rPr>
          <w:sz w:val="28"/>
          <w:szCs w:val="28"/>
          <w:lang w:val="kk-KZ"/>
        </w:rPr>
      </w:pPr>
      <w:r w:rsidRPr="0033045B">
        <w:rPr>
          <w:noProof/>
          <w:sz w:val="28"/>
          <w:szCs w:val="28"/>
          <w:lang w:val="kk-KZ"/>
        </w:rPr>
        <w:t xml:space="preserve">Алақан (алдыңғы табан) және артқы табан сүйектерінің сандарында ерекше айырма-шылық </w:t>
      </w:r>
      <w:r w:rsidRPr="0033045B">
        <w:rPr>
          <w:sz w:val="28"/>
          <w:szCs w:val="28"/>
          <w:lang w:val="kk-KZ"/>
        </w:rPr>
        <w:t xml:space="preserve">бар </w:t>
      </w:r>
      <w:r w:rsidRPr="0033045B">
        <w:rPr>
          <w:noProof/>
          <w:sz w:val="28"/>
          <w:szCs w:val="28"/>
          <w:lang w:val="kk-KZ"/>
        </w:rPr>
        <w:t xml:space="preserve">екені байқалады, Қарапайым қаңқа қалдық-тарындағы қосмекенділердің </w:t>
      </w:r>
      <w:r w:rsidRPr="0033045B">
        <w:rPr>
          <w:sz w:val="28"/>
          <w:szCs w:val="28"/>
          <w:lang w:val="kk-KZ"/>
        </w:rPr>
        <w:t xml:space="preserve">осы </w:t>
      </w:r>
      <w:r w:rsidRPr="0033045B">
        <w:rPr>
          <w:noProof/>
          <w:sz w:val="28"/>
          <w:szCs w:val="28"/>
          <w:lang w:val="kk-KZ"/>
        </w:rPr>
        <w:t>бөлімдеріндегі сүйектері 20-дан</w:t>
      </w:r>
    </w:p>
    <w:p w:rsidR="00DB0A59" w:rsidRPr="0033045B" w:rsidRDefault="00DB0A59" w:rsidP="000E3835">
      <w:pPr>
        <w:jc w:val="both"/>
        <w:rPr>
          <w:sz w:val="28"/>
          <w:szCs w:val="28"/>
          <w:lang w:val="kk-KZ"/>
        </w:rPr>
      </w:pPr>
      <w:r w:rsidRPr="0033045B">
        <w:rPr>
          <w:noProof/>
          <w:sz w:val="28"/>
          <w:szCs w:val="28"/>
          <w:lang w:val="kk-KZ"/>
        </w:rPr>
        <w:t xml:space="preserve">30-ға дейін болса, қазіргі қосмекенділердің алақан сүйектері 3-тен 9-ға дейін жэне табандарында 3-тен 12-ге дейін сүйектер </w:t>
      </w:r>
      <w:r w:rsidRPr="0033045B">
        <w:rPr>
          <w:sz w:val="28"/>
          <w:szCs w:val="28"/>
          <w:lang w:val="kk-KZ"/>
        </w:rPr>
        <w:t xml:space="preserve">бар. </w:t>
      </w:r>
      <w:r w:rsidRPr="0033045B">
        <w:rPr>
          <w:noProof/>
          <w:sz w:val="28"/>
          <w:szCs w:val="28"/>
          <w:lang w:val="kk-KZ"/>
        </w:rPr>
        <w:t xml:space="preserve">Әртүрлі омыртқалыларда башпай сүйектерінің </w:t>
      </w:r>
      <w:r w:rsidRPr="0033045B">
        <w:rPr>
          <w:sz w:val="28"/>
          <w:szCs w:val="28"/>
          <w:lang w:val="kk-KZ"/>
        </w:rPr>
        <w:t xml:space="preserve">саны да </w:t>
      </w:r>
      <w:r w:rsidRPr="0033045B">
        <w:rPr>
          <w:noProof/>
          <w:sz w:val="28"/>
          <w:szCs w:val="28"/>
          <w:lang w:val="kk-KZ"/>
        </w:rPr>
        <w:t xml:space="preserve">эрқилы. Қазіргі қосмекенділердің төрт башпайының формуласы (бірінші башпайынан бастап соңғы башпайына дейін кездесетін сүйектердің </w:t>
      </w:r>
      <w:r w:rsidRPr="0033045B">
        <w:rPr>
          <w:sz w:val="28"/>
          <w:szCs w:val="28"/>
          <w:lang w:val="kk-KZ"/>
        </w:rPr>
        <w:t xml:space="preserve">саны) </w:t>
      </w:r>
      <w:r w:rsidRPr="0033045B">
        <w:rPr>
          <w:noProof/>
          <w:sz w:val="28"/>
          <w:szCs w:val="28"/>
          <w:lang w:val="kk-KZ"/>
        </w:rPr>
        <w:t xml:space="preserve">саламандраларда </w:t>
      </w:r>
      <w:r w:rsidRPr="0033045B">
        <w:rPr>
          <w:sz w:val="28"/>
          <w:szCs w:val="28"/>
          <w:lang w:val="kk-KZ"/>
        </w:rPr>
        <w:t xml:space="preserve">- 2-2-3-3, 2-2-3-3 </w:t>
      </w:r>
      <w:r w:rsidRPr="0033045B">
        <w:rPr>
          <w:noProof/>
          <w:sz w:val="28"/>
          <w:szCs w:val="28"/>
          <w:lang w:val="kk-KZ"/>
        </w:rPr>
        <w:t xml:space="preserve">(бақаларда). Ихтиозаврлардың үш-тен сегізге дейін </w:t>
      </w:r>
      <w:r w:rsidRPr="0033045B">
        <w:rPr>
          <w:sz w:val="28"/>
          <w:szCs w:val="28"/>
          <w:lang w:val="kk-KZ"/>
        </w:rPr>
        <w:t xml:space="preserve">башпайлары </w:t>
      </w:r>
      <w:r w:rsidRPr="0033045B">
        <w:rPr>
          <w:noProof/>
          <w:sz w:val="28"/>
          <w:szCs w:val="28"/>
          <w:lang w:val="kk-KZ"/>
        </w:rPr>
        <w:t xml:space="preserve">болған. Қазіргі құстардың қанаттарында үш саусақ гана </w:t>
      </w:r>
      <w:r w:rsidRPr="0033045B">
        <w:rPr>
          <w:sz w:val="28"/>
          <w:szCs w:val="28"/>
          <w:lang w:val="kk-KZ"/>
        </w:rPr>
        <w:t xml:space="preserve">бар </w:t>
      </w:r>
      <w:r w:rsidRPr="0033045B">
        <w:rPr>
          <w:noProof/>
          <w:sz w:val="28"/>
          <w:szCs w:val="28"/>
          <w:lang w:val="kk-KZ"/>
        </w:rPr>
        <w:t xml:space="preserve">(саусақ сүйектерінің </w:t>
      </w:r>
      <w:r w:rsidRPr="0033045B">
        <w:rPr>
          <w:sz w:val="28"/>
          <w:szCs w:val="28"/>
          <w:lang w:val="kk-KZ"/>
        </w:rPr>
        <w:t xml:space="preserve">саны </w:t>
      </w:r>
      <w:r w:rsidRPr="0033045B">
        <w:rPr>
          <w:noProof/>
          <w:sz w:val="28"/>
          <w:szCs w:val="28"/>
          <w:lang w:val="kk-KZ"/>
        </w:rPr>
        <w:t>азайған).</w:t>
      </w:r>
    </w:p>
    <w:p w:rsidR="00DB0A59" w:rsidRPr="0033045B" w:rsidRDefault="00DB0A59" w:rsidP="0011234C">
      <w:pPr>
        <w:rPr>
          <w:sz w:val="28"/>
          <w:szCs w:val="28"/>
        </w:rPr>
      </w:pPr>
      <w:r w:rsidRPr="0033045B">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6" o:spid="_x0000_i1025" type="#_x0000_t75" style="width:136.2pt;height:114pt;visibility:visible">
            <v:imagedata r:id="rId6" o:title=""/>
          </v:shape>
        </w:pict>
      </w:r>
    </w:p>
    <w:p w:rsidR="00DB0A59" w:rsidRPr="0033045B" w:rsidRDefault="00DB0A59" w:rsidP="0011234C">
      <w:pPr>
        <w:rPr>
          <w:sz w:val="28"/>
          <w:szCs w:val="28"/>
        </w:rPr>
      </w:pPr>
      <w:r w:rsidRPr="0033045B">
        <w:rPr>
          <w:noProof/>
          <w:sz w:val="28"/>
          <w:szCs w:val="28"/>
        </w:rPr>
        <w:t xml:space="preserve">Адамныц </w:t>
      </w:r>
      <w:r w:rsidRPr="0033045B">
        <w:rPr>
          <w:sz w:val="28"/>
          <w:szCs w:val="28"/>
        </w:rPr>
        <w:t xml:space="preserve">бас </w:t>
      </w:r>
      <w:r w:rsidRPr="0033045B">
        <w:rPr>
          <w:noProof/>
          <w:sz w:val="28"/>
          <w:szCs w:val="28"/>
        </w:rPr>
        <w:t>сүйегі</w:t>
      </w:r>
    </w:p>
    <w:p w:rsidR="00DB0A59" w:rsidRPr="0033045B" w:rsidRDefault="00DB0A59" w:rsidP="0011234C">
      <w:pPr>
        <w:rPr>
          <w:sz w:val="28"/>
          <w:szCs w:val="28"/>
        </w:rPr>
      </w:pPr>
      <w:r w:rsidRPr="0033045B">
        <w:rPr>
          <w:b/>
          <w:bCs/>
          <w:sz w:val="28"/>
          <w:szCs w:val="28"/>
        </w:rPr>
        <w:t>1 - т</w:t>
      </w:r>
      <w:r w:rsidRPr="0033045B">
        <w:rPr>
          <w:b/>
          <w:bCs/>
          <w:sz w:val="28"/>
          <w:szCs w:val="28"/>
          <w:lang w:val="kk-KZ"/>
        </w:rPr>
        <w:t>ө</w:t>
      </w:r>
      <w:r w:rsidRPr="0033045B">
        <w:rPr>
          <w:b/>
          <w:bCs/>
          <w:sz w:val="28"/>
          <w:szCs w:val="28"/>
        </w:rPr>
        <w:t xml:space="preserve">бе </w:t>
      </w:r>
      <w:r w:rsidRPr="0033045B">
        <w:rPr>
          <w:b/>
          <w:bCs/>
          <w:noProof/>
          <w:sz w:val="28"/>
          <w:szCs w:val="28"/>
        </w:rPr>
        <w:t xml:space="preserve">сұйек, </w:t>
      </w:r>
      <w:r w:rsidRPr="0033045B">
        <w:rPr>
          <w:b/>
          <w:bCs/>
          <w:sz w:val="28"/>
          <w:szCs w:val="28"/>
        </w:rPr>
        <w:t xml:space="preserve">2 - </w:t>
      </w:r>
      <w:r w:rsidRPr="0033045B">
        <w:rPr>
          <w:b/>
          <w:bCs/>
          <w:noProof/>
          <w:sz w:val="28"/>
          <w:szCs w:val="28"/>
        </w:rPr>
        <w:t xml:space="preserve">кабыршакты сүйекпн жігі, </w:t>
      </w:r>
      <w:r w:rsidRPr="0033045B">
        <w:rPr>
          <w:b/>
          <w:bCs/>
          <w:sz w:val="28"/>
          <w:szCs w:val="28"/>
        </w:rPr>
        <w:t xml:space="preserve">3 - </w:t>
      </w:r>
      <w:r w:rsidRPr="0033045B">
        <w:rPr>
          <w:b/>
          <w:bCs/>
          <w:noProof/>
          <w:sz w:val="28"/>
          <w:szCs w:val="28"/>
        </w:rPr>
        <w:t xml:space="preserve">самай сүйек, </w:t>
      </w:r>
      <w:r w:rsidRPr="0033045B">
        <w:rPr>
          <w:b/>
          <w:bCs/>
          <w:sz w:val="28"/>
          <w:szCs w:val="28"/>
        </w:rPr>
        <w:t>4 - т</w:t>
      </w:r>
      <w:r w:rsidRPr="0033045B">
        <w:rPr>
          <w:b/>
          <w:bCs/>
          <w:sz w:val="28"/>
          <w:szCs w:val="28"/>
          <w:lang w:val="kk-KZ"/>
        </w:rPr>
        <w:t>ө</w:t>
      </w:r>
      <w:r w:rsidRPr="0033045B">
        <w:rPr>
          <w:b/>
          <w:bCs/>
          <w:sz w:val="28"/>
          <w:szCs w:val="28"/>
        </w:rPr>
        <w:t xml:space="preserve">бе </w:t>
      </w:r>
      <w:r w:rsidRPr="0033045B">
        <w:rPr>
          <w:b/>
          <w:bCs/>
          <w:noProof/>
          <w:sz w:val="28"/>
          <w:szCs w:val="28"/>
        </w:rPr>
        <w:t>ж</w:t>
      </w:r>
      <w:r w:rsidRPr="0033045B">
        <w:rPr>
          <w:b/>
          <w:bCs/>
          <w:noProof/>
          <w:sz w:val="28"/>
          <w:szCs w:val="28"/>
          <w:lang w:val="kk-KZ"/>
        </w:rPr>
        <w:t>ә</w:t>
      </w:r>
      <w:r w:rsidRPr="0033045B">
        <w:rPr>
          <w:b/>
          <w:bCs/>
          <w:noProof/>
          <w:sz w:val="28"/>
          <w:szCs w:val="28"/>
        </w:rPr>
        <w:t xml:space="preserve">не </w:t>
      </w:r>
      <w:r w:rsidRPr="0033045B">
        <w:rPr>
          <w:b/>
          <w:bCs/>
          <w:noProof/>
          <w:sz w:val="28"/>
          <w:szCs w:val="28"/>
          <w:lang w:val="kk-KZ"/>
        </w:rPr>
        <w:t>шүйде</w:t>
      </w:r>
      <w:r w:rsidRPr="0033045B">
        <w:rPr>
          <w:b/>
          <w:bCs/>
          <w:noProof/>
          <w:sz w:val="28"/>
          <w:szCs w:val="28"/>
        </w:rPr>
        <w:t xml:space="preserve"> </w:t>
      </w:r>
      <w:r w:rsidRPr="0033045B">
        <w:rPr>
          <w:b/>
          <w:bCs/>
          <w:sz w:val="28"/>
          <w:szCs w:val="28"/>
          <w:lang w:val="kk-KZ"/>
        </w:rPr>
        <w:t>с</w:t>
      </w:r>
      <w:r w:rsidRPr="0033045B">
        <w:rPr>
          <w:b/>
          <w:bCs/>
          <w:noProof/>
          <w:sz w:val="28"/>
          <w:szCs w:val="28"/>
        </w:rPr>
        <w:t>үй</w:t>
      </w:r>
      <w:r w:rsidRPr="0033045B">
        <w:rPr>
          <w:b/>
          <w:bCs/>
          <w:noProof/>
          <w:sz w:val="28"/>
          <w:szCs w:val="28"/>
          <w:lang w:val="kk-KZ"/>
        </w:rPr>
        <w:t>е</w:t>
      </w:r>
      <w:r w:rsidRPr="0033045B">
        <w:rPr>
          <w:b/>
          <w:bCs/>
          <w:noProof/>
          <w:sz w:val="28"/>
          <w:szCs w:val="28"/>
        </w:rPr>
        <w:t xml:space="preserve">гінің (лямокидный) жігі, </w:t>
      </w:r>
      <w:r w:rsidRPr="0033045B">
        <w:rPr>
          <w:b/>
          <w:bCs/>
          <w:sz w:val="28"/>
          <w:szCs w:val="28"/>
        </w:rPr>
        <w:t xml:space="preserve">5 - </w:t>
      </w:r>
      <w:r w:rsidRPr="0033045B">
        <w:rPr>
          <w:b/>
          <w:bCs/>
          <w:noProof/>
          <w:sz w:val="28"/>
          <w:szCs w:val="28"/>
        </w:rPr>
        <w:t xml:space="preserve">шүйде сүйек, </w:t>
      </w:r>
      <w:r w:rsidRPr="0033045B">
        <w:rPr>
          <w:b/>
          <w:bCs/>
          <w:sz w:val="28"/>
          <w:szCs w:val="28"/>
        </w:rPr>
        <w:t xml:space="preserve">6 - </w:t>
      </w:r>
      <w:r w:rsidRPr="0033045B">
        <w:rPr>
          <w:b/>
          <w:bCs/>
          <w:noProof/>
          <w:sz w:val="28"/>
          <w:szCs w:val="28"/>
        </w:rPr>
        <w:t>ес</w:t>
      </w:r>
      <w:r w:rsidRPr="0033045B">
        <w:rPr>
          <w:b/>
          <w:bCs/>
          <w:noProof/>
          <w:sz w:val="28"/>
          <w:szCs w:val="28"/>
          <w:lang w:val="kk-KZ"/>
        </w:rPr>
        <w:t>т</w:t>
      </w:r>
      <w:r w:rsidRPr="0033045B">
        <w:rPr>
          <w:b/>
          <w:bCs/>
          <w:noProof/>
          <w:sz w:val="28"/>
          <w:szCs w:val="28"/>
        </w:rPr>
        <w:t xml:space="preserve">у тесігі, </w:t>
      </w:r>
      <w:r w:rsidRPr="0033045B">
        <w:rPr>
          <w:b/>
          <w:bCs/>
          <w:sz w:val="28"/>
          <w:szCs w:val="28"/>
        </w:rPr>
        <w:t xml:space="preserve">7 - </w:t>
      </w:r>
      <w:r w:rsidRPr="0033045B">
        <w:rPr>
          <w:b/>
          <w:bCs/>
          <w:noProof/>
          <w:sz w:val="28"/>
          <w:szCs w:val="28"/>
        </w:rPr>
        <w:t>самай сүйегіні</w:t>
      </w:r>
      <w:r w:rsidRPr="0033045B">
        <w:rPr>
          <w:b/>
          <w:bCs/>
          <w:noProof/>
          <w:sz w:val="28"/>
          <w:szCs w:val="28"/>
          <w:lang w:val="kk-KZ"/>
        </w:rPr>
        <w:t>ң</w:t>
      </w:r>
      <w:r w:rsidRPr="0033045B">
        <w:rPr>
          <w:b/>
          <w:bCs/>
          <w:noProof/>
          <w:sz w:val="28"/>
          <w:szCs w:val="28"/>
        </w:rPr>
        <w:t xml:space="preserve"> </w:t>
      </w:r>
      <w:r w:rsidRPr="0033045B">
        <w:rPr>
          <w:b/>
          <w:bCs/>
          <w:noProof/>
          <w:sz w:val="28"/>
          <w:szCs w:val="28"/>
          <w:lang w:val="kk-KZ"/>
        </w:rPr>
        <w:t>шеміршек</w:t>
      </w:r>
      <w:r w:rsidRPr="0033045B">
        <w:rPr>
          <w:b/>
          <w:bCs/>
          <w:noProof/>
          <w:sz w:val="28"/>
          <w:szCs w:val="28"/>
        </w:rPr>
        <w:t xml:space="preserve"> тәр</w:t>
      </w:r>
      <w:r w:rsidRPr="0033045B">
        <w:rPr>
          <w:b/>
          <w:bCs/>
          <w:noProof/>
          <w:sz w:val="28"/>
          <w:szCs w:val="28"/>
          <w:lang w:val="kk-KZ"/>
        </w:rPr>
        <w:t>із</w:t>
      </w:r>
      <w:r w:rsidRPr="0033045B">
        <w:rPr>
          <w:b/>
          <w:bCs/>
          <w:noProof/>
          <w:sz w:val="28"/>
          <w:szCs w:val="28"/>
        </w:rPr>
        <w:t xml:space="preserve">ді </w:t>
      </w:r>
      <w:r w:rsidRPr="0033045B">
        <w:rPr>
          <w:b/>
          <w:bCs/>
          <w:noProof/>
          <w:sz w:val="28"/>
          <w:szCs w:val="28"/>
          <w:lang w:val="kk-KZ"/>
        </w:rPr>
        <w:t>ө</w:t>
      </w:r>
      <w:r w:rsidRPr="0033045B">
        <w:rPr>
          <w:b/>
          <w:bCs/>
          <w:noProof/>
          <w:sz w:val="28"/>
          <w:szCs w:val="28"/>
        </w:rPr>
        <w:t>скі</w:t>
      </w:r>
      <w:r w:rsidRPr="0033045B">
        <w:rPr>
          <w:b/>
          <w:bCs/>
          <w:noProof/>
          <w:sz w:val="28"/>
          <w:szCs w:val="28"/>
          <w:lang w:val="kk-KZ"/>
        </w:rPr>
        <w:t>н</w:t>
      </w:r>
      <w:r w:rsidRPr="0033045B">
        <w:rPr>
          <w:b/>
          <w:bCs/>
          <w:noProof/>
          <w:sz w:val="28"/>
          <w:szCs w:val="28"/>
        </w:rPr>
        <w:t xml:space="preserve">і, </w:t>
      </w:r>
      <w:r w:rsidRPr="0033045B">
        <w:rPr>
          <w:b/>
          <w:bCs/>
          <w:sz w:val="28"/>
          <w:szCs w:val="28"/>
        </w:rPr>
        <w:t xml:space="preserve">8 - </w:t>
      </w:r>
      <w:r w:rsidRPr="0033045B">
        <w:rPr>
          <w:b/>
          <w:bCs/>
          <w:noProof/>
          <w:sz w:val="28"/>
          <w:szCs w:val="28"/>
        </w:rPr>
        <w:t>шыкшыт до</w:t>
      </w:r>
      <w:r w:rsidRPr="0033045B">
        <w:rPr>
          <w:b/>
          <w:bCs/>
          <w:noProof/>
          <w:sz w:val="28"/>
          <w:szCs w:val="28"/>
          <w:lang w:val="kk-KZ"/>
        </w:rPr>
        <w:t>ға</w:t>
      </w:r>
      <w:r w:rsidRPr="0033045B">
        <w:rPr>
          <w:b/>
          <w:bCs/>
          <w:noProof/>
          <w:sz w:val="28"/>
          <w:szCs w:val="28"/>
        </w:rPr>
        <w:t xml:space="preserve">сы, </w:t>
      </w:r>
      <w:r w:rsidRPr="0033045B">
        <w:rPr>
          <w:b/>
          <w:bCs/>
          <w:sz w:val="28"/>
          <w:szCs w:val="28"/>
        </w:rPr>
        <w:t xml:space="preserve">9 – </w:t>
      </w:r>
      <w:r w:rsidRPr="0033045B">
        <w:rPr>
          <w:b/>
          <w:bCs/>
          <w:noProof/>
          <w:sz w:val="28"/>
          <w:szCs w:val="28"/>
        </w:rPr>
        <w:t>аст</w:t>
      </w:r>
      <w:r w:rsidRPr="0033045B">
        <w:rPr>
          <w:b/>
          <w:bCs/>
          <w:noProof/>
          <w:sz w:val="28"/>
          <w:szCs w:val="28"/>
          <w:lang w:val="kk-KZ"/>
        </w:rPr>
        <w:t xml:space="preserve">ыңғы </w:t>
      </w:r>
      <w:r w:rsidRPr="0033045B">
        <w:rPr>
          <w:b/>
          <w:bCs/>
          <w:noProof/>
          <w:sz w:val="28"/>
          <w:szCs w:val="28"/>
        </w:rPr>
        <w:t xml:space="preserve">жактар, </w:t>
      </w:r>
      <w:r w:rsidRPr="0033045B">
        <w:rPr>
          <w:b/>
          <w:bCs/>
          <w:sz w:val="28"/>
          <w:szCs w:val="28"/>
        </w:rPr>
        <w:t xml:space="preserve">10 - </w:t>
      </w:r>
      <w:r w:rsidRPr="0033045B">
        <w:rPr>
          <w:b/>
          <w:bCs/>
          <w:noProof/>
          <w:sz w:val="28"/>
          <w:szCs w:val="28"/>
          <w:lang w:val="kk-KZ"/>
        </w:rPr>
        <w:t>үстінгі</w:t>
      </w:r>
      <w:r w:rsidRPr="0033045B">
        <w:rPr>
          <w:b/>
          <w:bCs/>
          <w:sz w:val="28"/>
          <w:szCs w:val="28"/>
        </w:rPr>
        <w:t xml:space="preserve"> </w:t>
      </w:r>
      <w:r w:rsidRPr="0033045B">
        <w:rPr>
          <w:b/>
          <w:bCs/>
          <w:noProof/>
          <w:sz w:val="28"/>
          <w:szCs w:val="28"/>
        </w:rPr>
        <w:t xml:space="preserve">жак, </w:t>
      </w:r>
      <w:r w:rsidRPr="0033045B">
        <w:rPr>
          <w:b/>
          <w:bCs/>
          <w:sz w:val="28"/>
          <w:szCs w:val="28"/>
        </w:rPr>
        <w:t xml:space="preserve">11 - бет </w:t>
      </w:r>
      <w:r w:rsidRPr="0033045B">
        <w:rPr>
          <w:b/>
          <w:bCs/>
          <w:noProof/>
          <w:sz w:val="28"/>
          <w:szCs w:val="28"/>
        </w:rPr>
        <w:t>сү</w:t>
      </w:r>
      <w:r w:rsidRPr="0033045B">
        <w:rPr>
          <w:b/>
          <w:bCs/>
          <w:noProof/>
          <w:sz w:val="28"/>
          <w:szCs w:val="28"/>
          <w:lang w:val="kk-KZ"/>
        </w:rPr>
        <w:t>йегі</w:t>
      </w:r>
      <w:r w:rsidRPr="0033045B">
        <w:rPr>
          <w:b/>
          <w:bCs/>
          <w:noProof/>
          <w:sz w:val="28"/>
          <w:szCs w:val="28"/>
        </w:rPr>
        <w:t xml:space="preserve"> </w:t>
      </w:r>
      <w:r w:rsidRPr="0033045B">
        <w:rPr>
          <w:b/>
          <w:bCs/>
          <w:sz w:val="28"/>
          <w:szCs w:val="28"/>
          <w:lang w:val="en-US"/>
        </w:rPr>
        <w:t>I</w:t>
      </w:r>
      <w:r w:rsidRPr="0033045B">
        <w:rPr>
          <w:b/>
          <w:bCs/>
          <w:sz w:val="28"/>
          <w:szCs w:val="28"/>
        </w:rPr>
        <w:t xml:space="preserve">. 12 – </w:t>
      </w:r>
      <w:r w:rsidRPr="0033045B">
        <w:rPr>
          <w:b/>
          <w:bCs/>
          <w:noProof/>
          <w:sz w:val="28"/>
          <w:szCs w:val="28"/>
          <w:lang w:val="kk-KZ"/>
        </w:rPr>
        <w:t>мұрын сүйегі</w:t>
      </w:r>
      <w:r w:rsidRPr="0033045B">
        <w:rPr>
          <w:b/>
          <w:bCs/>
          <w:noProof/>
          <w:sz w:val="28"/>
          <w:szCs w:val="28"/>
        </w:rPr>
        <w:t xml:space="preserve">, </w:t>
      </w:r>
      <w:r w:rsidRPr="0033045B">
        <w:rPr>
          <w:b/>
          <w:bCs/>
          <w:sz w:val="28"/>
          <w:szCs w:val="28"/>
        </w:rPr>
        <w:t xml:space="preserve">13 - сына </w:t>
      </w:r>
      <w:r w:rsidRPr="0033045B">
        <w:rPr>
          <w:b/>
          <w:bCs/>
          <w:noProof/>
          <w:sz w:val="28"/>
          <w:szCs w:val="28"/>
          <w:lang w:val="kk-KZ"/>
        </w:rPr>
        <w:t>тәрізді</w:t>
      </w:r>
      <w:r w:rsidRPr="0033045B">
        <w:rPr>
          <w:b/>
          <w:bCs/>
          <w:noProof/>
          <w:sz w:val="28"/>
          <w:szCs w:val="28"/>
        </w:rPr>
        <w:t xml:space="preserve"> сүйек, </w:t>
      </w:r>
      <w:r w:rsidRPr="0033045B">
        <w:rPr>
          <w:b/>
          <w:bCs/>
          <w:sz w:val="28"/>
          <w:szCs w:val="28"/>
        </w:rPr>
        <w:t xml:space="preserve">14 - </w:t>
      </w:r>
      <w:r w:rsidRPr="0033045B">
        <w:rPr>
          <w:b/>
          <w:bCs/>
          <w:noProof/>
          <w:sz w:val="28"/>
          <w:szCs w:val="28"/>
        </w:rPr>
        <w:t>кө</w:t>
      </w:r>
      <w:r w:rsidRPr="0033045B">
        <w:rPr>
          <w:b/>
          <w:bCs/>
          <w:noProof/>
          <w:sz w:val="28"/>
          <w:szCs w:val="28"/>
          <w:lang w:val="kk-KZ"/>
        </w:rPr>
        <w:t>з</w:t>
      </w:r>
      <w:r w:rsidRPr="0033045B">
        <w:rPr>
          <w:b/>
          <w:bCs/>
          <w:noProof/>
          <w:sz w:val="28"/>
          <w:szCs w:val="28"/>
        </w:rPr>
        <w:t xml:space="preserve"> үсті </w:t>
      </w:r>
      <w:r w:rsidRPr="0033045B">
        <w:rPr>
          <w:b/>
          <w:bCs/>
          <w:noProof/>
          <w:sz w:val="28"/>
          <w:szCs w:val="28"/>
          <w:lang w:val="kk-KZ"/>
        </w:rPr>
        <w:t>жиегі</w:t>
      </w:r>
      <w:r w:rsidRPr="0033045B">
        <w:rPr>
          <w:b/>
          <w:bCs/>
          <w:noProof/>
          <w:sz w:val="28"/>
          <w:szCs w:val="28"/>
        </w:rPr>
        <w:t xml:space="preserve">, </w:t>
      </w:r>
      <w:r w:rsidRPr="0033045B">
        <w:rPr>
          <w:b/>
          <w:bCs/>
          <w:sz w:val="28"/>
          <w:szCs w:val="28"/>
        </w:rPr>
        <w:t>15 -</w:t>
      </w:r>
      <w:r w:rsidRPr="0033045B">
        <w:rPr>
          <w:b/>
          <w:bCs/>
          <w:noProof/>
          <w:sz w:val="28"/>
          <w:szCs w:val="28"/>
        </w:rPr>
        <w:t>м</w:t>
      </w:r>
      <w:r w:rsidRPr="0033045B">
        <w:rPr>
          <w:b/>
          <w:bCs/>
          <w:noProof/>
          <w:sz w:val="28"/>
          <w:szCs w:val="28"/>
          <w:lang w:val="kk-KZ"/>
        </w:rPr>
        <w:t>аңдай</w:t>
      </w:r>
      <w:r w:rsidRPr="0033045B">
        <w:rPr>
          <w:b/>
          <w:bCs/>
          <w:noProof/>
          <w:sz w:val="28"/>
          <w:szCs w:val="28"/>
        </w:rPr>
        <w:t xml:space="preserve"> сүйек, </w:t>
      </w:r>
      <w:r w:rsidRPr="0033045B">
        <w:rPr>
          <w:b/>
          <w:bCs/>
          <w:sz w:val="28"/>
          <w:szCs w:val="28"/>
        </w:rPr>
        <w:t xml:space="preserve">16 . </w:t>
      </w:r>
      <w:r w:rsidRPr="0033045B">
        <w:rPr>
          <w:b/>
          <w:bCs/>
          <w:noProof/>
          <w:sz w:val="28"/>
          <w:szCs w:val="28"/>
        </w:rPr>
        <w:t>веноз</w:t>
      </w:r>
      <w:r w:rsidRPr="0033045B">
        <w:rPr>
          <w:b/>
          <w:bCs/>
          <w:noProof/>
          <w:sz w:val="28"/>
          <w:szCs w:val="28"/>
          <w:lang w:val="kk-KZ"/>
        </w:rPr>
        <w:t>д</w:t>
      </w:r>
      <w:r w:rsidRPr="0033045B">
        <w:rPr>
          <w:b/>
          <w:bCs/>
          <w:noProof/>
          <w:sz w:val="28"/>
          <w:szCs w:val="28"/>
        </w:rPr>
        <w:t>ы жік</w:t>
      </w:r>
    </w:p>
    <w:p w:rsidR="00DB0A59" w:rsidRPr="0033045B" w:rsidRDefault="00DB0A59" w:rsidP="00316B32">
      <w:pPr>
        <w:jc w:val="both"/>
        <w:rPr>
          <w:sz w:val="28"/>
          <w:szCs w:val="28"/>
        </w:rPr>
      </w:pPr>
      <w:r w:rsidRPr="0033045B">
        <w:rPr>
          <w:noProof/>
          <w:sz w:val="28"/>
          <w:szCs w:val="28"/>
        </w:rPr>
        <w:t xml:space="preserve">Адамның жалпы сүйектерінің </w:t>
      </w:r>
      <w:r w:rsidRPr="0033045B">
        <w:rPr>
          <w:sz w:val="28"/>
          <w:szCs w:val="28"/>
        </w:rPr>
        <w:t xml:space="preserve">саны 206. Эволюция барысында </w:t>
      </w:r>
      <w:r w:rsidRPr="0033045B">
        <w:rPr>
          <w:noProof/>
          <w:sz w:val="28"/>
          <w:szCs w:val="28"/>
        </w:rPr>
        <w:t xml:space="preserve">эмбриондардың қаңқаларының сүйектенуі жүреді, оған </w:t>
      </w:r>
      <w:r w:rsidRPr="0033045B">
        <w:rPr>
          <w:sz w:val="28"/>
          <w:szCs w:val="28"/>
        </w:rPr>
        <w:t xml:space="preserve">кальций, фосфор, </w:t>
      </w:r>
      <w:r w:rsidRPr="0033045B">
        <w:rPr>
          <w:noProof/>
          <w:sz w:val="28"/>
          <w:szCs w:val="28"/>
        </w:rPr>
        <w:t>Д дэрумені және басқа ферменттер қатысады.</w:t>
      </w:r>
    </w:p>
    <w:p w:rsidR="00DB0A59" w:rsidRPr="0033045B" w:rsidRDefault="00DB0A59" w:rsidP="00316B32">
      <w:pPr>
        <w:jc w:val="both"/>
        <w:rPr>
          <w:sz w:val="28"/>
          <w:szCs w:val="28"/>
        </w:rPr>
      </w:pPr>
      <w:r w:rsidRPr="0033045B">
        <w:rPr>
          <w:noProof/>
          <w:sz w:val="28"/>
          <w:szCs w:val="28"/>
        </w:rPr>
        <w:t xml:space="preserve">Омыртқалылардың </w:t>
      </w:r>
      <w:r w:rsidRPr="0033045B">
        <w:rPr>
          <w:sz w:val="28"/>
          <w:szCs w:val="28"/>
        </w:rPr>
        <w:t xml:space="preserve">кальций </w:t>
      </w:r>
      <w:r w:rsidRPr="0033045B">
        <w:rPr>
          <w:noProof/>
          <w:sz w:val="28"/>
          <w:szCs w:val="28"/>
        </w:rPr>
        <w:t xml:space="preserve">қаңқасын түзуге </w:t>
      </w:r>
      <w:r w:rsidRPr="0033045B">
        <w:rPr>
          <w:sz w:val="28"/>
          <w:szCs w:val="28"/>
        </w:rPr>
        <w:t xml:space="preserve">кальцит </w:t>
      </w:r>
      <w:r w:rsidRPr="0033045B">
        <w:rPr>
          <w:noProof/>
          <w:sz w:val="28"/>
          <w:szCs w:val="28"/>
        </w:rPr>
        <w:t>қатыспайды, оған гидроксиапатит қатысады.</w:t>
      </w:r>
    </w:p>
    <w:p w:rsidR="00DB0A59" w:rsidRPr="0033045B" w:rsidRDefault="00DB0A59" w:rsidP="00316B32">
      <w:pPr>
        <w:jc w:val="both"/>
        <w:rPr>
          <w:sz w:val="28"/>
          <w:szCs w:val="28"/>
        </w:rPr>
      </w:pPr>
      <w:r w:rsidRPr="0033045B">
        <w:rPr>
          <w:sz w:val="28"/>
          <w:szCs w:val="28"/>
        </w:rPr>
        <w:t xml:space="preserve">Эволюция барысында </w:t>
      </w:r>
      <w:r w:rsidRPr="0033045B">
        <w:rPr>
          <w:noProof/>
          <w:sz w:val="28"/>
          <w:szCs w:val="28"/>
        </w:rPr>
        <w:t xml:space="preserve">қаңқа бүлшық етері едеуір дамыды. </w:t>
      </w:r>
      <w:r w:rsidRPr="0033045B">
        <w:rPr>
          <w:sz w:val="28"/>
          <w:szCs w:val="28"/>
        </w:rPr>
        <w:t xml:space="preserve">Даму барысында </w:t>
      </w:r>
      <w:r w:rsidRPr="0033045B">
        <w:rPr>
          <w:noProof/>
          <w:sz w:val="28"/>
          <w:szCs w:val="28"/>
        </w:rPr>
        <w:t xml:space="preserve">тағамның химиялық энергиясын (жалпы энергияның </w:t>
      </w:r>
      <w:r w:rsidRPr="0033045B">
        <w:rPr>
          <w:sz w:val="28"/>
          <w:szCs w:val="28"/>
        </w:rPr>
        <w:t>20-</w:t>
      </w:r>
      <w:r w:rsidRPr="0033045B">
        <w:rPr>
          <w:noProof/>
          <w:sz w:val="28"/>
          <w:szCs w:val="28"/>
        </w:rPr>
        <w:t xml:space="preserve">35%-ы) бүлшық еттердің жиырылып жұмыс жасауына жол ашты жэне одан қалған энергияны </w:t>
      </w:r>
      <w:r w:rsidRPr="0033045B">
        <w:rPr>
          <w:sz w:val="28"/>
          <w:szCs w:val="28"/>
        </w:rPr>
        <w:t xml:space="preserve">организм </w:t>
      </w:r>
      <w:r w:rsidRPr="0033045B">
        <w:rPr>
          <w:noProof/>
          <w:sz w:val="28"/>
          <w:szCs w:val="28"/>
        </w:rPr>
        <w:t>денесінің тұрақты ұстауға пайдалану жолдары пайда болды.</w:t>
      </w:r>
    </w:p>
    <w:p w:rsidR="00DB0A59" w:rsidRPr="0033045B" w:rsidRDefault="00DB0A59" w:rsidP="00316B32">
      <w:pPr>
        <w:jc w:val="both"/>
        <w:rPr>
          <w:sz w:val="28"/>
          <w:szCs w:val="28"/>
        </w:rPr>
      </w:pPr>
      <w:r w:rsidRPr="0033045B">
        <w:rPr>
          <w:b/>
          <w:sz w:val="28"/>
          <w:szCs w:val="28"/>
          <w:lang w:val="kk-KZ"/>
        </w:rPr>
        <w:t>3.</w:t>
      </w:r>
      <w:r w:rsidRPr="0033045B">
        <w:rPr>
          <w:sz w:val="28"/>
          <w:szCs w:val="28"/>
          <w:lang w:val="kk-KZ"/>
        </w:rPr>
        <w:t xml:space="preserve"> </w:t>
      </w:r>
      <w:r w:rsidRPr="0033045B">
        <w:rPr>
          <w:sz w:val="28"/>
          <w:szCs w:val="28"/>
        </w:rPr>
        <w:t xml:space="preserve"> </w:t>
      </w:r>
      <w:r w:rsidRPr="0033045B">
        <w:rPr>
          <w:b/>
          <w:bCs/>
          <w:noProof/>
          <w:sz w:val="28"/>
          <w:szCs w:val="28"/>
        </w:rPr>
        <w:t>Ас қорыту жүйесі</w:t>
      </w:r>
    </w:p>
    <w:p w:rsidR="00DB0A59" w:rsidRPr="0033045B" w:rsidRDefault="00DB0A59" w:rsidP="00316B32">
      <w:pPr>
        <w:jc w:val="both"/>
        <w:rPr>
          <w:sz w:val="28"/>
          <w:szCs w:val="28"/>
        </w:rPr>
      </w:pPr>
      <w:r w:rsidRPr="0033045B">
        <w:rPr>
          <w:noProof/>
          <w:sz w:val="28"/>
          <w:szCs w:val="28"/>
        </w:rPr>
        <w:t xml:space="preserve">Қарапайымдарда ас қорыту қызметін ас қорыту вакуольдары атқарады. </w:t>
      </w:r>
      <w:r w:rsidRPr="0033045B">
        <w:rPr>
          <w:sz w:val="28"/>
          <w:szCs w:val="28"/>
        </w:rPr>
        <w:t xml:space="preserve">Осы </w:t>
      </w:r>
      <w:r w:rsidRPr="0033045B">
        <w:rPr>
          <w:noProof/>
          <w:sz w:val="28"/>
          <w:szCs w:val="28"/>
        </w:rPr>
        <w:t xml:space="preserve">жануарлардың ас қорытуы </w:t>
      </w:r>
      <w:r w:rsidRPr="0033045B">
        <w:rPr>
          <w:sz w:val="28"/>
          <w:szCs w:val="28"/>
        </w:rPr>
        <w:t xml:space="preserve">клетка </w:t>
      </w:r>
      <w:r w:rsidRPr="0033045B">
        <w:rPr>
          <w:noProof/>
          <w:sz w:val="28"/>
          <w:szCs w:val="28"/>
        </w:rPr>
        <w:t>ішінде жүреді және ол алғашқы ас қорыту жүйесі болып есептелінеді.</w:t>
      </w:r>
    </w:p>
    <w:p w:rsidR="00DB0A59" w:rsidRPr="0033045B" w:rsidRDefault="00DB0A59" w:rsidP="00316B32">
      <w:pPr>
        <w:jc w:val="both"/>
        <w:rPr>
          <w:sz w:val="28"/>
          <w:szCs w:val="28"/>
        </w:rPr>
      </w:pPr>
      <w:r w:rsidRPr="0033045B">
        <w:rPr>
          <w:noProof/>
          <w:sz w:val="28"/>
          <w:szCs w:val="28"/>
        </w:rPr>
        <w:t xml:space="preserve">Ішекқуыстыларда жэне құрттарда ауыз қуысы эмбрионның бластопорынан дамиды. Ішекқуыстыларда ауыз қуысы гастральды қуысқа ашылады, ол алғашқы ішек қуысы больш саналады </w:t>
      </w:r>
      <w:r w:rsidRPr="0033045B">
        <w:rPr>
          <w:sz w:val="28"/>
          <w:szCs w:val="28"/>
        </w:rPr>
        <w:t xml:space="preserve">да жэне </w:t>
      </w:r>
      <w:r w:rsidRPr="0033045B">
        <w:rPr>
          <w:noProof/>
          <w:sz w:val="28"/>
          <w:szCs w:val="28"/>
        </w:rPr>
        <w:t xml:space="preserve">тұйық аякталады (аналь тесігі болмайды). </w:t>
      </w:r>
      <w:r w:rsidRPr="0033045B">
        <w:rPr>
          <w:sz w:val="28"/>
          <w:szCs w:val="28"/>
        </w:rPr>
        <w:t xml:space="preserve">Осы </w:t>
      </w:r>
      <w:r w:rsidRPr="0033045B">
        <w:rPr>
          <w:noProof/>
          <w:sz w:val="28"/>
          <w:szCs w:val="28"/>
        </w:rPr>
        <w:t xml:space="preserve">қуыста </w:t>
      </w:r>
      <w:r w:rsidRPr="0033045B">
        <w:rPr>
          <w:sz w:val="28"/>
          <w:szCs w:val="28"/>
        </w:rPr>
        <w:t xml:space="preserve">клетка </w:t>
      </w:r>
      <w:r w:rsidRPr="0033045B">
        <w:rPr>
          <w:noProof/>
          <w:sz w:val="28"/>
          <w:szCs w:val="28"/>
        </w:rPr>
        <w:t xml:space="preserve">ішінде жүретін ас қорытумен қатар, </w:t>
      </w:r>
      <w:r w:rsidRPr="0033045B">
        <w:rPr>
          <w:sz w:val="28"/>
          <w:szCs w:val="28"/>
        </w:rPr>
        <w:t xml:space="preserve">клеткадан тыс ас </w:t>
      </w:r>
      <w:r w:rsidRPr="0033045B">
        <w:rPr>
          <w:noProof/>
          <w:sz w:val="28"/>
          <w:szCs w:val="28"/>
        </w:rPr>
        <w:t xml:space="preserve">қорыту жүзеге асады. Эволюцияның жоғары сатысында </w:t>
      </w:r>
      <w:r w:rsidRPr="0033045B">
        <w:rPr>
          <w:sz w:val="28"/>
          <w:szCs w:val="28"/>
        </w:rPr>
        <w:t xml:space="preserve">клетка </w:t>
      </w:r>
      <w:r w:rsidRPr="0033045B">
        <w:rPr>
          <w:noProof/>
          <w:sz w:val="28"/>
          <w:szCs w:val="28"/>
        </w:rPr>
        <w:t xml:space="preserve">ішінде жүретін ас қорыту жүйесі жойылып, прогрессивті тэсіл арқылы </w:t>
      </w:r>
      <w:r w:rsidRPr="0033045B">
        <w:rPr>
          <w:sz w:val="28"/>
          <w:szCs w:val="28"/>
        </w:rPr>
        <w:t xml:space="preserve">клеткадан тыс </w:t>
      </w:r>
      <w:r w:rsidRPr="0033045B">
        <w:rPr>
          <w:noProof/>
          <w:sz w:val="28"/>
          <w:szCs w:val="28"/>
        </w:rPr>
        <w:t xml:space="preserve">(қуыстық) </w:t>
      </w:r>
      <w:r w:rsidRPr="0033045B">
        <w:rPr>
          <w:sz w:val="28"/>
          <w:szCs w:val="28"/>
        </w:rPr>
        <w:t xml:space="preserve">ас </w:t>
      </w:r>
      <w:r w:rsidRPr="0033045B">
        <w:rPr>
          <w:noProof/>
          <w:sz w:val="28"/>
          <w:szCs w:val="28"/>
        </w:rPr>
        <w:t xml:space="preserve">қорыту жүйесі пайда болады. Бірақ </w:t>
      </w:r>
      <w:r w:rsidRPr="0033045B">
        <w:rPr>
          <w:sz w:val="28"/>
          <w:szCs w:val="28"/>
        </w:rPr>
        <w:t xml:space="preserve">клетка </w:t>
      </w:r>
      <w:r w:rsidRPr="0033045B">
        <w:rPr>
          <w:noProof/>
          <w:sz w:val="28"/>
          <w:szCs w:val="28"/>
        </w:rPr>
        <w:t xml:space="preserve">ішінде жүретін ас қорыту жүйесі </w:t>
      </w:r>
      <w:r w:rsidRPr="0033045B">
        <w:rPr>
          <w:sz w:val="28"/>
          <w:szCs w:val="28"/>
        </w:rPr>
        <w:t xml:space="preserve">фагоцитоз </w:t>
      </w:r>
      <w:r w:rsidRPr="0033045B">
        <w:rPr>
          <w:noProof/>
          <w:sz w:val="28"/>
          <w:szCs w:val="28"/>
        </w:rPr>
        <w:t xml:space="preserve">күйінде организмдердің барлық </w:t>
      </w:r>
      <w:r w:rsidRPr="0033045B">
        <w:rPr>
          <w:sz w:val="28"/>
          <w:szCs w:val="28"/>
        </w:rPr>
        <w:t xml:space="preserve">даму сатысында </w:t>
      </w:r>
      <w:r w:rsidRPr="0033045B">
        <w:rPr>
          <w:noProof/>
          <w:sz w:val="28"/>
          <w:szCs w:val="28"/>
        </w:rPr>
        <w:t>сақталады, олар қорғаныштық қызметін атқарады.</w:t>
      </w:r>
    </w:p>
    <w:p w:rsidR="00DB0A59" w:rsidRPr="0033045B" w:rsidRDefault="00DB0A59" w:rsidP="00316B32">
      <w:pPr>
        <w:jc w:val="both"/>
        <w:rPr>
          <w:sz w:val="28"/>
          <w:szCs w:val="28"/>
          <w:lang w:val="kk-KZ"/>
        </w:rPr>
      </w:pPr>
      <w:r w:rsidRPr="0033045B">
        <w:rPr>
          <w:noProof/>
          <w:sz w:val="28"/>
          <w:szCs w:val="28"/>
        </w:rPr>
        <w:t xml:space="preserve">Кірпікшелілердің жэне жалпақ қүрттардың ас қорыту жүйесі элі де болса, ішек қуыстылардың ас қорыту жүйесіне ұқсастығы сақталған. Аналь тесігі </w:t>
      </w:r>
      <w:r w:rsidRPr="0033045B">
        <w:rPr>
          <w:sz w:val="28"/>
          <w:szCs w:val="28"/>
        </w:rPr>
        <w:t xml:space="preserve">болмайды, </w:t>
      </w:r>
      <w:r w:rsidRPr="0033045B">
        <w:rPr>
          <w:noProof/>
          <w:sz w:val="28"/>
          <w:szCs w:val="28"/>
        </w:rPr>
        <w:t xml:space="preserve">сондықтан қорытылмай қалған ас қорытудың өнімдері ауыз қуысы арқылы сыртқа шығарылады. Ал жұмыр құрттарда ас қорыту жүйесі күрделеніп, ас қорыту жолы алдыңғы, ортаңғы жэне артқы бөлімдерге жіктелген, олардың алдыңғы жэне артқы бөлімдерінің шығу тегі эктодермальды, ортаңғы бөлімі </w:t>
      </w:r>
      <w:r w:rsidRPr="0033045B">
        <w:rPr>
          <w:sz w:val="28"/>
          <w:szCs w:val="28"/>
        </w:rPr>
        <w:t>-</w:t>
      </w:r>
      <w:r w:rsidRPr="0033045B">
        <w:rPr>
          <w:noProof/>
          <w:sz w:val="28"/>
          <w:szCs w:val="28"/>
        </w:rPr>
        <w:t xml:space="preserve">эндодермальды. Алғаш рет аналь тесігі </w:t>
      </w:r>
      <w:r w:rsidRPr="0033045B">
        <w:rPr>
          <w:sz w:val="28"/>
          <w:szCs w:val="28"/>
        </w:rPr>
        <w:t xml:space="preserve">пайда болады, </w:t>
      </w:r>
      <w:r w:rsidRPr="0033045B">
        <w:rPr>
          <w:noProof/>
          <w:sz w:val="28"/>
          <w:szCs w:val="28"/>
        </w:rPr>
        <w:t>ол эктодерманың дененің құйрық бөлігіне қарай бөлінуінен пайда болды және алғашкы ішек қуысымен байланысқан. Буылтық құрттардың ас қорыту жүйесі жұтқыншақтан, өңештен, жемсаудан, қарыннан, ортаңғы жэне арткы ішектен тұрады.</w:t>
      </w:r>
      <w:r w:rsidRPr="0033045B">
        <w:rPr>
          <w:sz w:val="28"/>
          <w:szCs w:val="28"/>
          <w:lang w:val="kk-KZ"/>
        </w:rPr>
        <w:t xml:space="preserve"> </w:t>
      </w:r>
      <w:r w:rsidRPr="0033045B">
        <w:rPr>
          <w:noProof/>
          <w:sz w:val="28"/>
          <w:szCs w:val="28"/>
          <w:lang w:val="kk-KZ"/>
        </w:rPr>
        <w:t xml:space="preserve">Буынаяқтылар </w:t>
      </w:r>
      <w:r w:rsidRPr="0033045B">
        <w:rPr>
          <w:sz w:val="28"/>
          <w:szCs w:val="28"/>
          <w:lang w:val="kk-KZ"/>
        </w:rPr>
        <w:t xml:space="preserve">мен моллюскаларда ас </w:t>
      </w:r>
      <w:r w:rsidRPr="0033045B">
        <w:rPr>
          <w:noProof/>
          <w:sz w:val="28"/>
          <w:szCs w:val="28"/>
          <w:lang w:val="kk-KZ"/>
        </w:rPr>
        <w:t xml:space="preserve">қорыту жүйесі кұрделене түседі, олардың ауызының маңында қосалқы </w:t>
      </w:r>
      <w:r w:rsidRPr="0033045B">
        <w:rPr>
          <w:sz w:val="28"/>
          <w:szCs w:val="28"/>
          <w:lang w:val="kk-KZ"/>
        </w:rPr>
        <w:t xml:space="preserve">ауыз пайда болады, онымен олар </w:t>
      </w:r>
      <w:r w:rsidRPr="0033045B">
        <w:rPr>
          <w:noProof/>
          <w:sz w:val="28"/>
          <w:szCs w:val="28"/>
          <w:lang w:val="kk-KZ"/>
        </w:rPr>
        <w:t xml:space="preserve">қорегін майдалайды, </w:t>
      </w:r>
      <w:r w:rsidRPr="0033045B">
        <w:rPr>
          <w:sz w:val="28"/>
          <w:szCs w:val="28"/>
          <w:lang w:val="kk-KZ"/>
        </w:rPr>
        <w:t xml:space="preserve">ал </w:t>
      </w:r>
      <w:r w:rsidRPr="0033045B">
        <w:rPr>
          <w:noProof/>
          <w:sz w:val="28"/>
          <w:szCs w:val="28"/>
          <w:lang w:val="kk-KZ"/>
        </w:rPr>
        <w:t xml:space="preserve">ішегінде өсінділер </w:t>
      </w:r>
      <w:r w:rsidRPr="0033045B">
        <w:rPr>
          <w:sz w:val="28"/>
          <w:szCs w:val="28"/>
          <w:lang w:val="kk-KZ"/>
        </w:rPr>
        <w:t xml:space="preserve">пайда болады, ол </w:t>
      </w:r>
      <w:r w:rsidRPr="0033045B">
        <w:rPr>
          <w:noProof/>
          <w:sz w:val="28"/>
          <w:szCs w:val="28"/>
          <w:lang w:val="kk-KZ"/>
        </w:rPr>
        <w:t xml:space="preserve">ішектің көлемін ұлғайтады. Ас қорыту бездері </w:t>
      </w:r>
      <w:r w:rsidRPr="0033045B">
        <w:rPr>
          <w:sz w:val="28"/>
          <w:szCs w:val="28"/>
          <w:lang w:val="kk-KZ"/>
        </w:rPr>
        <w:t xml:space="preserve">дамиды, ол </w:t>
      </w:r>
      <w:r w:rsidRPr="0033045B">
        <w:rPr>
          <w:noProof/>
          <w:sz w:val="28"/>
          <w:szCs w:val="28"/>
          <w:lang w:val="kk-KZ"/>
        </w:rPr>
        <w:t>омыртқалылардың бауырына ұқсас қызмет атқарады.</w:t>
      </w:r>
    </w:p>
    <w:p w:rsidR="00DB0A59" w:rsidRPr="0033045B" w:rsidRDefault="00DB0A59" w:rsidP="00B136B8">
      <w:pPr>
        <w:jc w:val="both"/>
        <w:rPr>
          <w:sz w:val="28"/>
          <w:szCs w:val="28"/>
          <w:lang w:val="kk-KZ"/>
        </w:rPr>
      </w:pPr>
      <w:r w:rsidRPr="0033045B">
        <w:rPr>
          <w:noProof/>
          <w:sz w:val="28"/>
          <w:szCs w:val="28"/>
          <w:lang w:val="kk-KZ"/>
        </w:rPr>
        <w:t xml:space="preserve">Хордалыларда </w:t>
      </w:r>
      <w:r w:rsidRPr="0033045B">
        <w:rPr>
          <w:sz w:val="28"/>
          <w:szCs w:val="28"/>
          <w:lang w:val="kk-KZ"/>
        </w:rPr>
        <w:t xml:space="preserve">эволюция барысында </w:t>
      </w:r>
      <w:r w:rsidRPr="0033045B">
        <w:rPr>
          <w:noProof/>
          <w:sz w:val="28"/>
          <w:szCs w:val="28"/>
          <w:lang w:val="kk-KZ"/>
        </w:rPr>
        <w:t xml:space="preserve">ішек түтігі әрі қарай жіктеле түседі, соның арқасында ас қорыту кезінде қоректі жақсы сіңіру үшін ішектің көлемі ұлғая түседі. Ас қорытуға қатысатын </w:t>
      </w:r>
      <w:r w:rsidRPr="0033045B">
        <w:rPr>
          <w:sz w:val="28"/>
          <w:szCs w:val="28"/>
          <w:lang w:val="kk-KZ"/>
        </w:rPr>
        <w:t xml:space="preserve">бездер пайда болады. </w:t>
      </w:r>
      <w:r w:rsidRPr="0033045B">
        <w:rPr>
          <w:noProof/>
          <w:sz w:val="28"/>
          <w:szCs w:val="28"/>
          <w:lang w:val="kk-KZ"/>
        </w:rPr>
        <w:t xml:space="preserve">Барлық хордалылардың </w:t>
      </w:r>
      <w:r w:rsidRPr="0033045B">
        <w:rPr>
          <w:sz w:val="28"/>
          <w:szCs w:val="28"/>
          <w:lang w:val="kk-KZ"/>
        </w:rPr>
        <w:t xml:space="preserve">ас </w:t>
      </w:r>
      <w:r w:rsidRPr="0033045B">
        <w:rPr>
          <w:noProof/>
          <w:sz w:val="28"/>
          <w:szCs w:val="28"/>
          <w:lang w:val="kk-KZ"/>
        </w:rPr>
        <w:t xml:space="preserve">қорыту жүйесі көбінің шығу тегі эндодермальды </w:t>
      </w:r>
      <w:r w:rsidRPr="0033045B">
        <w:rPr>
          <w:sz w:val="28"/>
          <w:szCs w:val="28"/>
          <w:lang w:val="kk-KZ"/>
        </w:rPr>
        <w:t xml:space="preserve">(тек ауыз </w:t>
      </w:r>
      <w:r w:rsidRPr="0033045B">
        <w:rPr>
          <w:noProof/>
          <w:sz w:val="28"/>
          <w:szCs w:val="28"/>
          <w:lang w:val="kk-KZ"/>
        </w:rPr>
        <w:t xml:space="preserve">бөлігі </w:t>
      </w:r>
      <w:r w:rsidRPr="0033045B">
        <w:rPr>
          <w:sz w:val="28"/>
          <w:szCs w:val="28"/>
          <w:lang w:val="kk-KZ"/>
        </w:rPr>
        <w:t xml:space="preserve">мен </w:t>
      </w:r>
      <w:r w:rsidRPr="0033045B">
        <w:rPr>
          <w:noProof/>
          <w:sz w:val="28"/>
          <w:szCs w:val="28"/>
          <w:lang w:val="kk-KZ"/>
        </w:rPr>
        <w:t xml:space="preserve">ішектің артқы бөлімдері шығу тегі бойынша эктодермальды). Омыртқалыларда ішек түтігі ауыз қуысына, жұтқыншаққа, өңешке, қарынға, ащы және тоқ ішекке жіктелген, бірақ </w:t>
      </w:r>
      <w:r w:rsidRPr="0033045B">
        <w:rPr>
          <w:sz w:val="28"/>
          <w:szCs w:val="28"/>
          <w:lang w:val="kk-KZ"/>
        </w:rPr>
        <w:t xml:space="preserve">та </w:t>
      </w:r>
      <w:r w:rsidRPr="0033045B">
        <w:rPr>
          <w:noProof/>
          <w:sz w:val="28"/>
          <w:szCs w:val="28"/>
          <w:lang w:val="kk-KZ"/>
        </w:rPr>
        <w:t>кейбір организмдерде (кластарда) әлі де болса, толық жіктелмеген. Омыртқалыларда, соның ішінде дөңгелек                                                                                                                                                                                                                                                                                             ауыздылардан бастап</w:t>
      </w:r>
      <w:r w:rsidRPr="0033045B">
        <w:rPr>
          <w:sz w:val="28"/>
          <w:szCs w:val="28"/>
          <w:lang w:val="kk-KZ"/>
        </w:rPr>
        <w:t xml:space="preserve">                                                                                                                                                                                                                                                                       бауыр, ал </w:t>
      </w:r>
      <w:r w:rsidRPr="0033045B">
        <w:rPr>
          <w:noProof/>
          <w:sz w:val="28"/>
          <w:szCs w:val="28"/>
          <w:lang w:val="kk-KZ"/>
        </w:rPr>
        <w:t xml:space="preserve">балықтарда </w:t>
      </w:r>
      <w:r w:rsidRPr="0033045B">
        <w:rPr>
          <w:sz w:val="28"/>
          <w:szCs w:val="28"/>
          <w:lang w:val="kk-KZ"/>
        </w:rPr>
        <w:t xml:space="preserve">- </w:t>
      </w:r>
      <w:r w:rsidRPr="0033045B">
        <w:rPr>
          <w:noProof/>
          <w:sz w:val="28"/>
          <w:szCs w:val="28"/>
          <w:lang w:val="kk-KZ"/>
        </w:rPr>
        <w:t xml:space="preserve">ұйқыбезі </w:t>
      </w:r>
      <w:r w:rsidRPr="0033045B">
        <w:rPr>
          <w:sz w:val="28"/>
          <w:szCs w:val="28"/>
          <w:lang w:val="kk-KZ"/>
        </w:rPr>
        <w:t xml:space="preserve">пайда болады. </w:t>
      </w:r>
      <w:r w:rsidRPr="0033045B">
        <w:rPr>
          <w:noProof/>
          <w:sz w:val="28"/>
          <w:szCs w:val="28"/>
          <w:lang w:val="kk-KZ"/>
        </w:rPr>
        <w:t xml:space="preserve">Балықтарда сүйекті тақташалар және тістер </w:t>
      </w:r>
      <w:r w:rsidRPr="0033045B">
        <w:rPr>
          <w:sz w:val="28"/>
          <w:szCs w:val="28"/>
          <w:lang w:val="kk-KZ"/>
        </w:rPr>
        <w:t xml:space="preserve">дамиды. </w:t>
      </w:r>
      <w:r w:rsidRPr="0033045B">
        <w:rPr>
          <w:noProof/>
          <w:sz w:val="28"/>
          <w:szCs w:val="28"/>
          <w:lang w:val="kk-KZ"/>
        </w:rPr>
        <w:t xml:space="preserve">Қосмекенділерде алғаш рет сілекей бездері </w:t>
      </w:r>
      <w:r w:rsidRPr="0033045B">
        <w:rPr>
          <w:sz w:val="28"/>
          <w:szCs w:val="28"/>
          <w:lang w:val="kk-KZ"/>
        </w:rPr>
        <w:t xml:space="preserve">пайда болып, </w:t>
      </w:r>
      <w:r w:rsidRPr="0033045B">
        <w:rPr>
          <w:noProof/>
          <w:sz w:val="28"/>
          <w:szCs w:val="28"/>
          <w:lang w:val="kk-KZ"/>
        </w:rPr>
        <w:t xml:space="preserve">қарынның, ащы жэне тоқ ішектің, клоаканың дамуы аяқталады, біркелкі тістер шығады. Тіл өте жақсы жетіледі. Бауырымен жорға-лаушылардың тістері жетіле түседі, сілекей бездерінің бір бөлігінен улы </w:t>
      </w:r>
      <w:r w:rsidRPr="0033045B">
        <w:rPr>
          <w:sz w:val="28"/>
          <w:szCs w:val="28"/>
          <w:lang w:val="kk-KZ"/>
        </w:rPr>
        <w:t xml:space="preserve">без дамиды, </w:t>
      </w:r>
      <w:r w:rsidRPr="0033045B">
        <w:rPr>
          <w:noProof/>
          <w:sz w:val="28"/>
          <w:szCs w:val="28"/>
          <w:lang w:val="kk-KZ"/>
        </w:rPr>
        <w:t xml:space="preserve">қарны дами түседі, ішегінде соқыр ішектің нышаны пайда </w:t>
      </w:r>
      <w:r w:rsidRPr="0033045B">
        <w:rPr>
          <w:sz w:val="28"/>
          <w:szCs w:val="28"/>
          <w:lang w:val="kk-KZ"/>
        </w:rPr>
        <w:t xml:space="preserve">болады. </w:t>
      </w:r>
      <w:r w:rsidRPr="0033045B">
        <w:rPr>
          <w:noProof/>
          <w:sz w:val="28"/>
          <w:szCs w:val="28"/>
          <w:lang w:val="kk-KZ"/>
        </w:rPr>
        <w:t xml:space="preserve">Құстардың ұшуына байланысты, олардың ас қорыту жүйесінде көптеген өзгерістерге ұшырайды. Ауызының жағы мен тістерінің орнына тұмсық пайда </w:t>
      </w:r>
      <w:r w:rsidRPr="0033045B">
        <w:rPr>
          <w:sz w:val="28"/>
          <w:szCs w:val="28"/>
          <w:lang w:val="kk-KZ"/>
        </w:rPr>
        <w:t xml:space="preserve">болады, ал </w:t>
      </w:r>
      <w:r w:rsidRPr="0033045B">
        <w:rPr>
          <w:noProof/>
          <w:sz w:val="28"/>
          <w:szCs w:val="28"/>
          <w:lang w:val="kk-KZ"/>
        </w:rPr>
        <w:t>өңеште үлкен созылмалы қалта сияқты</w:t>
      </w:r>
      <w:r w:rsidRPr="0033045B">
        <w:rPr>
          <w:sz w:val="28"/>
          <w:szCs w:val="28"/>
          <w:lang w:val="kk-KZ"/>
        </w:rPr>
        <w:t xml:space="preserve"> </w:t>
      </w:r>
      <w:r w:rsidRPr="0033045B">
        <w:rPr>
          <w:noProof/>
          <w:sz w:val="28"/>
          <w:szCs w:val="28"/>
          <w:lang w:val="kk-KZ"/>
        </w:rPr>
        <w:t xml:space="preserve">жемсау </w:t>
      </w:r>
      <w:r w:rsidRPr="0033045B">
        <w:rPr>
          <w:sz w:val="28"/>
          <w:szCs w:val="28"/>
          <w:lang w:val="kk-KZ"/>
        </w:rPr>
        <w:t xml:space="preserve">болады. </w:t>
      </w:r>
      <w:r w:rsidRPr="0033045B">
        <w:rPr>
          <w:noProof/>
          <w:sz w:val="28"/>
          <w:szCs w:val="28"/>
          <w:lang w:val="kk-KZ"/>
        </w:rPr>
        <w:t>Қарны безді жэне етті екі бөлімге жіктелген, безді қарында қорек химиялық, ал етті қарында механикалық озгеріске ұшырайды. Тоқ ішегі үзарып, тілі редукцияға ұшыраған.</w:t>
      </w:r>
    </w:p>
    <w:p w:rsidR="00DB0A59" w:rsidRPr="0033045B" w:rsidRDefault="00DB0A59" w:rsidP="00B136B8">
      <w:pPr>
        <w:jc w:val="both"/>
        <w:rPr>
          <w:sz w:val="28"/>
          <w:szCs w:val="28"/>
          <w:lang w:val="kk-KZ"/>
        </w:rPr>
      </w:pPr>
      <w:r w:rsidRPr="0033045B">
        <w:rPr>
          <w:noProof/>
          <w:sz w:val="28"/>
          <w:szCs w:val="28"/>
          <w:lang w:val="kk-KZ"/>
        </w:rPr>
        <w:t xml:space="preserve">Сүтқоректілерде ас қорыту жүйесі өте жақсы </w:t>
      </w:r>
      <w:r w:rsidRPr="0033045B">
        <w:rPr>
          <w:sz w:val="28"/>
          <w:szCs w:val="28"/>
          <w:lang w:val="kk-KZ"/>
        </w:rPr>
        <w:t xml:space="preserve">даму </w:t>
      </w:r>
      <w:r w:rsidRPr="0033045B">
        <w:rPr>
          <w:noProof/>
          <w:sz w:val="28"/>
          <w:szCs w:val="28"/>
          <w:lang w:val="kk-KZ"/>
        </w:rPr>
        <w:t xml:space="preserve">деңгейіне көтерілген. Ас қорыту жүйесінің үзын болуына қарамастан, олар анық жіктелген. Тістері жіктелген, өңеш жақсы дамыған. Қарны бірнеше болімдерден және көптеген ас қорыту бездерінен тұрады. Көптеген шөппен қореқтенетіндер (күйіс қайыратьш тұяқтыларда) қарны кеп қуысты болып келеді. Ішектері ащы, тоқ жэне тік ішектер деп жіктелген. Әсіресе, бауыр, ұйқы безі толық жіктелген, олардың озектері ащы ішекке ашылған. Тоқ ішегі ұзарған, соқыр ішек және апендикс өскіні пайда болған. Көптеген сүтқоректілерде соқыр ішегі жақсы дамыған, оның үзындығы ішектің жалпы ұзындығының 3/1-не жетеді. Тоқ ішек аналь тесігімен аяқталады </w:t>
      </w:r>
      <w:r w:rsidRPr="0033045B">
        <w:rPr>
          <w:sz w:val="28"/>
          <w:szCs w:val="28"/>
          <w:lang w:val="kk-KZ"/>
        </w:rPr>
        <w:t xml:space="preserve">да, зәр-жыныс </w:t>
      </w:r>
      <w:r w:rsidRPr="0033045B">
        <w:rPr>
          <w:noProof/>
          <w:sz w:val="28"/>
          <w:szCs w:val="28"/>
          <w:lang w:val="kk-KZ"/>
        </w:rPr>
        <w:t>жүйелерден аралық тесік арқылы бөлінген. Жұмырткд салушыларда тоқ ішегі клоакамен аяқталады.</w:t>
      </w:r>
    </w:p>
    <w:p w:rsidR="00DB0A59" w:rsidRPr="0033045B" w:rsidRDefault="00DB0A59" w:rsidP="00B136B8">
      <w:pPr>
        <w:jc w:val="both"/>
        <w:rPr>
          <w:sz w:val="28"/>
          <w:szCs w:val="28"/>
          <w:lang w:val="kk-KZ"/>
        </w:rPr>
      </w:pPr>
      <w:r w:rsidRPr="0033045B">
        <w:rPr>
          <w:sz w:val="28"/>
          <w:szCs w:val="28"/>
          <w:lang w:val="kk-KZ"/>
        </w:rPr>
        <w:t xml:space="preserve">Адам ас </w:t>
      </w:r>
      <w:r w:rsidRPr="0033045B">
        <w:rPr>
          <w:noProof/>
          <w:sz w:val="28"/>
          <w:szCs w:val="28"/>
          <w:lang w:val="kk-KZ"/>
        </w:rPr>
        <w:t>қорыту жүйесіне ауыз қуысы, жұтқыншақ, өңеш, асқазан, ішектер, сілекей бездері, бауыр, өт жэне ұйқы бездер жатады. Адамда асқазан-ішек жолдары төрт қабаттан тұрады.</w:t>
      </w:r>
    </w:p>
    <w:p w:rsidR="00DB0A59" w:rsidRPr="0033045B" w:rsidRDefault="00DB0A59" w:rsidP="00B136B8">
      <w:pPr>
        <w:jc w:val="both"/>
        <w:rPr>
          <w:sz w:val="28"/>
          <w:szCs w:val="28"/>
          <w:lang w:val="kk-KZ"/>
        </w:rPr>
      </w:pPr>
      <w:r w:rsidRPr="0033045B">
        <w:rPr>
          <w:sz w:val="28"/>
          <w:szCs w:val="28"/>
          <w:lang w:val="kk-KZ"/>
        </w:rPr>
        <w:t xml:space="preserve">Адам тагам </w:t>
      </w:r>
      <w:r w:rsidRPr="0033045B">
        <w:rPr>
          <w:noProof/>
          <w:sz w:val="28"/>
          <w:szCs w:val="28"/>
          <w:lang w:val="kk-KZ"/>
        </w:rPr>
        <w:t>талғамайды, олардың ас қорыту жүйесі өсімдіктерді де және жануарлар етінде қорыта апады.</w:t>
      </w:r>
    </w:p>
    <w:p w:rsidR="00DB0A59" w:rsidRPr="0033045B" w:rsidRDefault="00DB0A59" w:rsidP="00046F5D">
      <w:pPr>
        <w:jc w:val="both"/>
        <w:rPr>
          <w:sz w:val="28"/>
          <w:szCs w:val="28"/>
          <w:lang w:val="kk-KZ"/>
        </w:rPr>
      </w:pPr>
      <w:r w:rsidRPr="0033045B">
        <w:rPr>
          <w:b/>
          <w:bCs/>
          <w:noProof/>
          <w:sz w:val="28"/>
          <w:szCs w:val="28"/>
          <w:lang w:val="kk-KZ"/>
        </w:rPr>
        <w:t xml:space="preserve">  </w:t>
      </w:r>
      <w:r w:rsidRPr="0033045B">
        <w:rPr>
          <w:noProof/>
          <w:sz w:val="28"/>
          <w:szCs w:val="28"/>
          <w:lang w:val="kk-KZ"/>
        </w:rPr>
        <w:t xml:space="preserve">Өсімдіктектес қоректің басты көмірсулары </w:t>
      </w:r>
      <w:r w:rsidRPr="0033045B">
        <w:rPr>
          <w:sz w:val="28"/>
          <w:szCs w:val="28"/>
          <w:lang w:val="kk-KZ"/>
        </w:rPr>
        <w:t xml:space="preserve">- крахмал мен целлюлоза болса, ал </w:t>
      </w:r>
      <w:r w:rsidRPr="0033045B">
        <w:rPr>
          <w:noProof/>
          <w:sz w:val="28"/>
          <w:szCs w:val="28"/>
          <w:lang w:val="kk-KZ"/>
        </w:rPr>
        <w:t xml:space="preserve">жануартектес қоректе </w:t>
      </w:r>
      <w:r w:rsidRPr="0033045B">
        <w:rPr>
          <w:sz w:val="28"/>
          <w:szCs w:val="28"/>
          <w:lang w:val="kk-KZ"/>
        </w:rPr>
        <w:t>- гликоген болып саналады.</w:t>
      </w:r>
    </w:p>
    <w:p w:rsidR="00DB0A59" w:rsidRPr="0033045B" w:rsidRDefault="00DB0A59" w:rsidP="00B136B8">
      <w:pPr>
        <w:jc w:val="both"/>
        <w:rPr>
          <w:sz w:val="28"/>
          <w:szCs w:val="28"/>
          <w:lang w:val="kk-KZ"/>
        </w:rPr>
      </w:pPr>
      <w:r w:rsidRPr="0033045B">
        <w:rPr>
          <w:noProof/>
          <w:sz w:val="28"/>
          <w:szCs w:val="28"/>
          <w:lang w:val="kk-KZ"/>
        </w:rPr>
        <w:t xml:space="preserve"> Көмірсулар ауыз қуысынан бастап, сілекей бездеріндегі </w:t>
      </w:r>
      <w:r w:rsidRPr="0033045B">
        <w:rPr>
          <w:sz w:val="28"/>
          <w:szCs w:val="28"/>
          <w:lang w:val="kk-KZ"/>
        </w:rPr>
        <w:t xml:space="preserve">амилаза (птиалин) </w:t>
      </w:r>
      <w:r w:rsidRPr="0033045B">
        <w:rPr>
          <w:noProof/>
          <w:sz w:val="28"/>
          <w:szCs w:val="28"/>
          <w:lang w:val="kk-KZ"/>
        </w:rPr>
        <w:t xml:space="preserve">арқылы </w:t>
      </w:r>
      <w:r w:rsidRPr="0033045B">
        <w:rPr>
          <w:sz w:val="28"/>
          <w:szCs w:val="28"/>
          <w:lang w:val="kk-KZ"/>
        </w:rPr>
        <w:t xml:space="preserve">крахмал жэне гликоген </w:t>
      </w:r>
      <w:r w:rsidRPr="0033045B">
        <w:rPr>
          <w:noProof/>
          <w:sz w:val="28"/>
          <w:szCs w:val="28"/>
          <w:lang w:val="kk-KZ"/>
        </w:rPr>
        <w:t xml:space="preserve">қорытыла бастайды, бұл жерде күрделі қоспа Д-глюкозалар, мальтозалар және олигасахаридтер түзіледі. Көмірсулардың сіңірілуі ащы ішекте аяқталады, ол жерде птиалиннің әсерінен </w:t>
      </w:r>
      <w:r w:rsidRPr="0033045B">
        <w:rPr>
          <w:sz w:val="28"/>
          <w:szCs w:val="28"/>
          <w:lang w:val="kk-KZ"/>
        </w:rPr>
        <w:t xml:space="preserve">крахмал панкреаттик амилаза айналып, </w:t>
      </w:r>
      <w:r w:rsidRPr="0033045B">
        <w:rPr>
          <w:noProof/>
          <w:sz w:val="28"/>
          <w:szCs w:val="28"/>
          <w:lang w:val="kk-KZ"/>
        </w:rPr>
        <w:t xml:space="preserve">одан </w:t>
      </w:r>
      <w:r w:rsidRPr="0033045B">
        <w:rPr>
          <w:sz w:val="28"/>
          <w:szCs w:val="28"/>
          <w:lang w:val="kk-KZ"/>
        </w:rPr>
        <w:t xml:space="preserve">мальтоза </w:t>
      </w:r>
      <w:r w:rsidRPr="0033045B">
        <w:rPr>
          <w:noProof/>
          <w:sz w:val="28"/>
          <w:szCs w:val="28"/>
          <w:lang w:val="kk-KZ"/>
        </w:rPr>
        <w:t xml:space="preserve">түзіледі. Ең соңында, </w:t>
      </w:r>
      <w:r w:rsidRPr="0033045B">
        <w:rPr>
          <w:sz w:val="28"/>
          <w:szCs w:val="28"/>
          <w:lang w:val="kk-KZ"/>
        </w:rPr>
        <w:t xml:space="preserve">мальтоза </w:t>
      </w:r>
      <w:r w:rsidRPr="0033045B">
        <w:rPr>
          <w:noProof/>
          <w:sz w:val="28"/>
          <w:szCs w:val="28"/>
          <w:lang w:val="kk-KZ"/>
        </w:rPr>
        <w:t>мальтазаның эсерінен глюкозаға айналады.</w:t>
      </w:r>
    </w:p>
    <w:p w:rsidR="00DB0A59" w:rsidRPr="0033045B" w:rsidRDefault="00DB0A59" w:rsidP="00B136B8">
      <w:pPr>
        <w:jc w:val="both"/>
        <w:rPr>
          <w:sz w:val="28"/>
          <w:szCs w:val="28"/>
          <w:lang w:val="kk-KZ"/>
        </w:rPr>
      </w:pPr>
      <w:r w:rsidRPr="0033045B">
        <w:rPr>
          <w:noProof/>
          <w:sz w:val="28"/>
          <w:szCs w:val="28"/>
          <w:lang w:val="kk-KZ"/>
        </w:rPr>
        <w:t xml:space="preserve">Барлық реакциялар </w:t>
      </w:r>
      <w:r w:rsidRPr="0033045B">
        <w:rPr>
          <w:sz w:val="28"/>
          <w:szCs w:val="28"/>
          <w:lang w:val="kk-KZ"/>
        </w:rPr>
        <w:t xml:space="preserve">су (гидролиз) </w:t>
      </w:r>
      <w:r w:rsidRPr="0033045B">
        <w:rPr>
          <w:noProof/>
          <w:sz w:val="28"/>
          <w:szCs w:val="28"/>
          <w:lang w:val="kk-KZ"/>
        </w:rPr>
        <w:t xml:space="preserve">және ферменттердің кдтысуымен жүреді: </w:t>
      </w:r>
    </w:p>
    <w:p w:rsidR="00DB0A59" w:rsidRPr="0033045B" w:rsidRDefault="00DB0A59" w:rsidP="00B136B8">
      <w:pPr>
        <w:jc w:val="both"/>
        <w:rPr>
          <w:sz w:val="28"/>
          <w:szCs w:val="28"/>
          <w:lang w:val="kk-KZ"/>
        </w:rPr>
      </w:pPr>
      <w:r w:rsidRPr="0033045B">
        <w:rPr>
          <w:noProof/>
          <w:sz w:val="28"/>
          <w:szCs w:val="28"/>
          <w:lang w:val="kk-KZ"/>
        </w:rPr>
        <w:t xml:space="preserve">Қорытылмаған </w:t>
      </w:r>
      <w:r w:rsidRPr="0033045B">
        <w:rPr>
          <w:sz w:val="28"/>
          <w:szCs w:val="28"/>
          <w:lang w:val="kk-KZ"/>
        </w:rPr>
        <w:t xml:space="preserve">целлюлоза </w:t>
      </w:r>
      <w:r w:rsidRPr="0033045B">
        <w:rPr>
          <w:noProof/>
          <w:sz w:val="28"/>
          <w:szCs w:val="28"/>
          <w:lang w:val="kk-KZ"/>
        </w:rPr>
        <w:t>сүтқоректілердің ішектерінің толқын тәрізді қалыпты жағдайда жұмыс істеуін қамтамасыз етеді.</w:t>
      </w:r>
    </w:p>
    <w:p w:rsidR="00DB0A59" w:rsidRPr="0033045B" w:rsidRDefault="00DB0A59" w:rsidP="00B136B8">
      <w:pPr>
        <w:jc w:val="both"/>
        <w:rPr>
          <w:sz w:val="28"/>
          <w:szCs w:val="28"/>
          <w:lang w:val="kk-KZ"/>
        </w:rPr>
      </w:pPr>
      <w:r w:rsidRPr="0033045B">
        <w:rPr>
          <w:noProof/>
          <w:sz w:val="28"/>
          <w:szCs w:val="28"/>
          <w:lang w:val="kk-KZ"/>
        </w:rPr>
        <w:t xml:space="preserve">Майлардың қорытылуы ащы ішектен басталады, панкреативті </w:t>
      </w:r>
      <w:r w:rsidRPr="0033045B">
        <w:rPr>
          <w:sz w:val="28"/>
          <w:szCs w:val="28"/>
          <w:lang w:val="kk-KZ"/>
        </w:rPr>
        <w:t xml:space="preserve">липаза от </w:t>
      </w:r>
      <w:r w:rsidRPr="0033045B">
        <w:rPr>
          <w:noProof/>
          <w:sz w:val="28"/>
          <w:szCs w:val="28"/>
          <w:lang w:val="kk-KZ"/>
        </w:rPr>
        <w:t xml:space="preserve">қышқылы </w:t>
      </w:r>
      <w:r w:rsidRPr="0033045B">
        <w:rPr>
          <w:sz w:val="28"/>
          <w:szCs w:val="28"/>
          <w:lang w:val="kk-KZ"/>
        </w:rPr>
        <w:t xml:space="preserve">жэне </w:t>
      </w:r>
      <w:r w:rsidRPr="0033045B">
        <w:rPr>
          <w:noProof/>
          <w:sz w:val="28"/>
          <w:szCs w:val="28"/>
          <w:lang w:val="kk-KZ"/>
        </w:rPr>
        <w:t xml:space="preserve">колипаза белогымен бірге майды глицеролға </w:t>
      </w:r>
      <w:r w:rsidRPr="0033045B">
        <w:rPr>
          <w:sz w:val="28"/>
          <w:szCs w:val="28"/>
          <w:lang w:val="kk-KZ"/>
        </w:rPr>
        <w:t xml:space="preserve">жэне май </w:t>
      </w:r>
      <w:r w:rsidRPr="0033045B">
        <w:rPr>
          <w:noProof/>
          <w:sz w:val="28"/>
          <w:szCs w:val="28"/>
          <w:lang w:val="kk-KZ"/>
        </w:rPr>
        <w:t xml:space="preserve">қышкылына ыдыратады. Майдың бір молекуласы бір глицерол </w:t>
      </w:r>
      <w:r w:rsidRPr="0033045B">
        <w:rPr>
          <w:sz w:val="28"/>
          <w:szCs w:val="28"/>
          <w:lang w:val="kk-KZ"/>
        </w:rPr>
        <w:t xml:space="preserve">жэне май </w:t>
      </w:r>
      <w:r w:rsidRPr="0033045B">
        <w:rPr>
          <w:noProof/>
          <w:sz w:val="28"/>
          <w:szCs w:val="28"/>
          <w:lang w:val="kk-KZ"/>
        </w:rPr>
        <w:t>қышқылының үш молекуласын береді:</w:t>
      </w:r>
    </w:p>
    <w:p w:rsidR="00DB0A59" w:rsidRPr="0033045B" w:rsidRDefault="00DB0A59" w:rsidP="00B136B8">
      <w:pPr>
        <w:jc w:val="both"/>
        <w:rPr>
          <w:sz w:val="28"/>
          <w:szCs w:val="28"/>
        </w:rPr>
      </w:pPr>
      <w:r w:rsidRPr="0033045B">
        <w:rPr>
          <w:noProof/>
          <w:sz w:val="28"/>
          <w:szCs w:val="28"/>
        </w:rPr>
        <w:t xml:space="preserve">панкреатияті </w:t>
      </w:r>
      <w:r w:rsidRPr="0033045B">
        <w:rPr>
          <w:sz w:val="28"/>
          <w:szCs w:val="28"/>
        </w:rPr>
        <w:t xml:space="preserve">липаза. (С, </w:t>
      </w:r>
      <w:r w:rsidRPr="0033045B">
        <w:rPr>
          <w:noProof/>
          <w:sz w:val="28"/>
          <w:szCs w:val="28"/>
          <w:vertAlign w:val="subscript"/>
        </w:rPr>
        <w:t>7</w:t>
      </w:r>
      <w:r w:rsidRPr="0033045B">
        <w:rPr>
          <w:noProof/>
          <w:sz w:val="28"/>
          <w:szCs w:val="28"/>
        </w:rPr>
        <w:t xml:space="preserve"> Н</w:t>
      </w:r>
      <w:r w:rsidRPr="0033045B">
        <w:rPr>
          <w:noProof/>
          <w:sz w:val="28"/>
          <w:szCs w:val="28"/>
          <w:vertAlign w:val="subscript"/>
        </w:rPr>
        <w:t>35</w:t>
      </w:r>
      <w:r w:rsidRPr="0033045B">
        <w:rPr>
          <w:noProof/>
          <w:sz w:val="28"/>
          <w:szCs w:val="28"/>
        </w:rPr>
        <w:t xml:space="preserve"> СОО) </w:t>
      </w:r>
      <w:r w:rsidRPr="0033045B">
        <w:rPr>
          <w:noProof/>
          <w:sz w:val="28"/>
          <w:szCs w:val="28"/>
          <w:vertAlign w:val="subscript"/>
        </w:rPr>
        <w:t>3</w:t>
      </w:r>
      <w:r w:rsidRPr="0033045B">
        <w:rPr>
          <w:noProof/>
          <w:sz w:val="28"/>
          <w:szCs w:val="28"/>
        </w:rPr>
        <w:t>С</w:t>
      </w:r>
      <w:r w:rsidRPr="0033045B">
        <w:rPr>
          <w:noProof/>
          <w:sz w:val="28"/>
          <w:szCs w:val="28"/>
          <w:vertAlign w:val="subscript"/>
        </w:rPr>
        <w:t>3</w:t>
      </w:r>
      <w:r w:rsidRPr="0033045B">
        <w:rPr>
          <w:noProof/>
          <w:sz w:val="28"/>
          <w:szCs w:val="28"/>
        </w:rPr>
        <w:t>Н</w:t>
      </w:r>
      <w:r w:rsidRPr="0033045B">
        <w:rPr>
          <w:noProof/>
          <w:sz w:val="28"/>
          <w:szCs w:val="28"/>
          <w:vertAlign w:val="subscript"/>
        </w:rPr>
        <w:t>5</w:t>
      </w:r>
      <w:r w:rsidRPr="0033045B">
        <w:rPr>
          <w:noProof/>
          <w:sz w:val="28"/>
          <w:szCs w:val="28"/>
        </w:rPr>
        <w:t xml:space="preserve"> </w:t>
      </w:r>
      <w:r w:rsidRPr="0033045B">
        <w:rPr>
          <w:sz w:val="28"/>
          <w:szCs w:val="28"/>
        </w:rPr>
        <w:t xml:space="preserve">(стеарин) + 3 </w:t>
      </w:r>
      <w:r w:rsidRPr="0033045B">
        <w:rPr>
          <w:noProof/>
          <w:sz w:val="28"/>
          <w:szCs w:val="28"/>
        </w:rPr>
        <w:t>Н</w:t>
      </w:r>
      <w:r w:rsidRPr="0033045B">
        <w:rPr>
          <w:noProof/>
          <w:sz w:val="28"/>
          <w:szCs w:val="28"/>
          <w:vertAlign w:val="subscript"/>
        </w:rPr>
        <w:t>2</w:t>
      </w:r>
      <w:r w:rsidRPr="0033045B">
        <w:rPr>
          <w:noProof/>
          <w:sz w:val="28"/>
          <w:szCs w:val="28"/>
        </w:rPr>
        <w:t xml:space="preserve">О </w:t>
      </w:r>
      <w:r w:rsidRPr="0033045B">
        <w:rPr>
          <w:sz w:val="28"/>
          <w:szCs w:val="28"/>
        </w:rPr>
        <w:t>-</w:t>
      </w:r>
    </w:p>
    <w:p w:rsidR="00DB0A59" w:rsidRPr="0033045B" w:rsidRDefault="00DB0A59" w:rsidP="00B136B8">
      <w:pPr>
        <w:jc w:val="both"/>
        <w:rPr>
          <w:sz w:val="28"/>
          <w:szCs w:val="28"/>
        </w:rPr>
      </w:pPr>
      <w:r w:rsidRPr="0033045B">
        <w:rPr>
          <w:sz w:val="28"/>
          <w:szCs w:val="28"/>
        </w:rPr>
        <w:t xml:space="preserve">3 </w:t>
      </w:r>
      <w:r w:rsidRPr="0033045B">
        <w:rPr>
          <w:noProof/>
          <w:sz w:val="28"/>
          <w:szCs w:val="28"/>
        </w:rPr>
        <w:t>С</w:t>
      </w:r>
      <w:r w:rsidRPr="0033045B">
        <w:rPr>
          <w:noProof/>
          <w:sz w:val="28"/>
          <w:szCs w:val="28"/>
          <w:vertAlign w:val="subscript"/>
        </w:rPr>
        <w:t>17</w:t>
      </w:r>
      <w:r w:rsidRPr="0033045B">
        <w:rPr>
          <w:noProof/>
          <w:sz w:val="28"/>
          <w:szCs w:val="28"/>
        </w:rPr>
        <w:t xml:space="preserve"> Н</w:t>
      </w:r>
      <w:r w:rsidRPr="0033045B">
        <w:rPr>
          <w:noProof/>
          <w:sz w:val="28"/>
          <w:szCs w:val="28"/>
          <w:vertAlign w:val="subscript"/>
        </w:rPr>
        <w:t>35</w:t>
      </w:r>
      <w:r w:rsidRPr="0033045B">
        <w:rPr>
          <w:noProof/>
          <w:sz w:val="28"/>
          <w:szCs w:val="28"/>
        </w:rPr>
        <w:t xml:space="preserve"> СООН </w:t>
      </w:r>
      <w:r w:rsidRPr="0033045B">
        <w:rPr>
          <w:sz w:val="28"/>
          <w:szCs w:val="28"/>
        </w:rPr>
        <w:t xml:space="preserve">(стеарин </w:t>
      </w:r>
      <w:r w:rsidRPr="0033045B">
        <w:rPr>
          <w:noProof/>
          <w:sz w:val="28"/>
          <w:szCs w:val="28"/>
        </w:rPr>
        <w:t xml:space="preserve">қышқылы) </w:t>
      </w:r>
      <w:r w:rsidRPr="0033045B">
        <w:rPr>
          <w:sz w:val="28"/>
          <w:szCs w:val="28"/>
        </w:rPr>
        <w:t xml:space="preserve">+ </w:t>
      </w:r>
      <w:r w:rsidRPr="0033045B">
        <w:rPr>
          <w:noProof/>
          <w:sz w:val="28"/>
          <w:szCs w:val="28"/>
        </w:rPr>
        <w:t>С</w:t>
      </w:r>
      <w:r w:rsidRPr="0033045B">
        <w:rPr>
          <w:noProof/>
          <w:sz w:val="28"/>
          <w:szCs w:val="28"/>
          <w:vertAlign w:val="subscript"/>
        </w:rPr>
        <w:t>3</w:t>
      </w:r>
      <w:r w:rsidRPr="0033045B">
        <w:rPr>
          <w:noProof/>
          <w:sz w:val="28"/>
          <w:szCs w:val="28"/>
        </w:rPr>
        <w:t>Н</w:t>
      </w:r>
      <w:r w:rsidRPr="0033045B">
        <w:rPr>
          <w:noProof/>
          <w:sz w:val="28"/>
          <w:szCs w:val="28"/>
          <w:vertAlign w:val="subscript"/>
        </w:rPr>
        <w:t>5</w:t>
      </w:r>
      <w:r w:rsidRPr="0033045B">
        <w:rPr>
          <w:noProof/>
          <w:sz w:val="28"/>
          <w:szCs w:val="28"/>
        </w:rPr>
        <w:t xml:space="preserve"> (ОН)</w:t>
      </w:r>
      <w:r w:rsidRPr="0033045B">
        <w:rPr>
          <w:noProof/>
          <w:sz w:val="28"/>
          <w:szCs w:val="28"/>
          <w:vertAlign w:val="subscript"/>
        </w:rPr>
        <w:t>3</w:t>
      </w:r>
      <w:r w:rsidRPr="0033045B">
        <w:rPr>
          <w:noProof/>
          <w:sz w:val="28"/>
          <w:szCs w:val="28"/>
        </w:rPr>
        <w:t xml:space="preserve"> </w:t>
      </w:r>
      <w:r w:rsidRPr="0033045B">
        <w:rPr>
          <w:sz w:val="28"/>
          <w:szCs w:val="28"/>
        </w:rPr>
        <w:t>(глицерол)</w:t>
      </w:r>
    </w:p>
    <w:p w:rsidR="00DB0A59" w:rsidRPr="0033045B" w:rsidRDefault="00DB0A59" w:rsidP="00B136B8">
      <w:pPr>
        <w:jc w:val="both"/>
        <w:rPr>
          <w:sz w:val="28"/>
          <w:szCs w:val="28"/>
        </w:rPr>
      </w:pPr>
      <w:r w:rsidRPr="0033045B">
        <w:rPr>
          <w:sz w:val="28"/>
          <w:szCs w:val="28"/>
        </w:rPr>
        <w:t xml:space="preserve">Ащы </w:t>
      </w:r>
      <w:r w:rsidRPr="0033045B">
        <w:rPr>
          <w:noProof/>
          <w:sz w:val="28"/>
          <w:szCs w:val="28"/>
        </w:rPr>
        <w:t xml:space="preserve">ішекте липидтерді сіңірілуіне </w:t>
      </w:r>
      <w:r w:rsidRPr="0033045B">
        <w:rPr>
          <w:sz w:val="28"/>
          <w:szCs w:val="28"/>
        </w:rPr>
        <w:t xml:space="preserve">полевой </w:t>
      </w:r>
      <w:r w:rsidRPr="0033045B">
        <w:rPr>
          <w:noProof/>
          <w:sz w:val="28"/>
          <w:szCs w:val="28"/>
        </w:rPr>
        <w:t>қышқылының туындысы өт қышқылының түзы арқылы жүреді. Бү_л тұздар бауырда</w:t>
      </w:r>
      <w:r w:rsidRPr="0033045B">
        <w:rPr>
          <w:noProof/>
          <w:sz w:val="28"/>
          <w:szCs w:val="28"/>
          <w:lang w:val="kk-KZ"/>
        </w:rPr>
        <w:t xml:space="preserve"> </w:t>
      </w:r>
      <w:r w:rsidRPr="0033045B">
        <w:rPr>
          <w:noProof/>
          <w:sz w:val="28"/>
          <w:szCs w:val="28"/>
        </w:rPr>
        <w:t xml:space="preserve">түзіліп өтке етеді, </w:t>
      </w:r>
      <w:r w:rsidRPr="0033045B">
        <w:rPr>
          <w:sz w:val="28"/>
          <w:szCs w:val="28"/>
        </w:rPr>
        <w:t xml:space="preserve">одан ащы </w:t>
      </w:r>
      <w:r w:rsidRPr="0033045B">
        <w:rPr>
          <w:noProof/>
          <w:sz w:val="28"/>
          <w:szCs w:val="28"/>
        </w:rPr>
        <w:t>ішектің алдыңғы бөлігіне барып қүйылады.</w:t>
      </w:r>
    </w:p>
    <w:p w:rsidR="00DB0A59" w:rsidRPr="0033045B" w:rsidRDefault="00DB0A59" w:rsidP="00B136B8">
      <w:pPr>
        <w:jc w:val="both"/>
        <w:rPr>
          <w:sz w:val="28"/>
          <w:szCs w:val="28"/>
        </w:rPr>
      </w:pPr>
      <w:r w:rsidRPr="0033045B">
        <w:rPr>
          <w:noProof/>
          <w:sz w:val="28"/>
          <w:szCs w:val="28"/>
        </w:rPr>
        <w:t xml:space="preserve">Белоктар асқазанда </w:t>
      </w:r>
      <w:r w:rsidRPr="0033045B">
        <w:rPr>
          <w:sz w:val="28"/>
          <w:szCs w:val="28"/>
        </w:rPr>
        <w:t xml:space="preserve">пепсин мен </w:t>
      </w:r>
      <w:r w:rsidRPr="0033045B">
        <w:rPr>
          <w:noProof/>
          <w:sz w:val="28"/>
          <w:szCs w:val="28"/>
        </w:rPr>
        <w:t xml:space="preserve">тұз қышқылының эсерінен қорытылады (гидрозделенеді), оларды қарынның клеткаларындағы </w:t>
      </w:r>
      <w:r w:rsidRPr="0033045B">
        <w:rPr>
          <w:sz w:val="28"/>
          <w:szCs w:val="28"/>
        </w:rPr>
        <w:t xml:space="preserve">гормон- </w:t>
      </w:r>
      <w:r w:rsidRPr="0033045B">
        <w:rPr>
          <w:noProof/>
          <w:sz w:val="28"/>
          <w:szCs w:val="28"/>
        </w:rPr>
        <w:t xml:space="preserve">гастрин боледі. ¥йқы безінің клеткаларындатүзілген онімдер қайтадан </w:t>
      </w:r>
      <w:r w:rsidRPr="0033045B">
        <w:rPr>
          <w:sz w:val="28"/>
          <w:szCs w:val="28"/>
        </w:rPr>
        <w:t xml:space="preserve">трипсин жэне хемотрипсин </w:t>
      </w:r>
      <w:r w:rsidRPr="0033045B">
        <w:rPr>
          <w:noProof/>
          <w:sz w:val="28"/>
          <w:szCs w:val="28"/>
        </w:rPr>
        <w:t xml:space="preserve">арқылы полипептидке дейін гидролизденеді, ол одан кейін пептидазамен </w:t>
      </w:r>
      <w:r w:rsidRPr="0033045B">
        <w:rPr>
          <w:sz w:val="28"/>
          <w:szCs w:val="28"/>
        </w:rPr>
        <w:t xml:space="preserve">амин </w:t>
      </w:r>
      <w:r w:rsidRPr="0033045B">
        <w:rPr>
          <w:noProof/>
          <w:sz w:val="28"/>
          <w:szCs w:val="28"/>
        </w:rPr>
        <w:t xml:space="preserve">қышқылдарына дейін гидролизденеді. Бірақ адамның асқазанында белоктардың барлығы толық қорытылмайды. Мысалы, </w:t>
      </w:r>
      <w:r w:rsidRPr="0033045B">
        <w:rPr>
          <w:sz w:val="28"/>
          <w:szCs w:val="28"/>
        </w:rPr>
        <w:t xml:space="preserve">кератин белогы </w:t>
      </w:r>
      <w:r w:rsidRPr="0033045B">
        <w:rPr>
          <w:noProof/>
          <w:sz w:val="28"/>
          <w:szCs w:val="28"/>
        </w:rPr>
        <w:t>жарым-жартылай қорытылады. Астық тұқымдастарыньщ белоктарының сыртқы қабаты целлюлозадан тұғандықтан олар толық қорытылмайды.</w:t>
      </w:r>
    </w:p>
    <w:p w:rsidR="00DB0A59" w:rsidRPr="0033045B" w:rsidRDefault="00DB0A59" w:rsidP="00B136B8">
      <w:pPr>
        <w:jc w:val="both"/>
        <w:rPr>
          <w:sz w:val="28"/>
          <w:szCs w:val="28"/>
        </w:rPr>
      </w:pPr>
      <w:r w:rsidRPr="0033045B">
        <w:rPr>
          <w:b/>
          <w:bCs/>
          <w:sz w:val="28"/>
          <w:szCs w:val="28"/>
          <w:lang w:val="kk-KZ"/>
        </w:rPr>
        <w:t>4.</w:t>
      </w:r>
      <w:r w:rsidRPr="0033045B">
        <w:rPr>
          <w:b/>
          <w:bCs/>
          <w:sz w:val="28"/>
          <w:szCs w:val="28"/>
        </w:rPr>
        <w:t xml:space="preserve"> </w:t>
      </w:r>
      <w:r w:rsidRPr="0033045B">
        <w:rPr>
          <w:b/>
          <w:bCs/>
          <w:noProof/>
          <w:sz w:val="28"/>
          <w:szCs w:val="28"/>
        </w:rPr>
        <w:t>Тыныс алу жүйесі</w:t>
      </w:r>
    </w:p>
    <w:p w:rsidR="00DB0A59" w:rsidRPr="0033045B" w:rsidRDefault="00DB0A59" w:rsidP="00B136B8">
      <w:pPr>
        <w:jc w:val="both"/>
        <w:rPr>
          <w:sz w:val="28"/>
          <w:szCs w:val="28"/>
        </w:rPr>
      </w:pPr>
      <w:r w:rsidRPr="0033045B">
        <w:rPr>
          <w:noProof/>
          <w:sz w:val="28"/>
          <w:szCs w:val="28"/>
        </w:rPr>
        <w:t xml:space="preserve">Организмдердің </w:t>
      </w:r>
      <w:r w:rsidRPr="0033045B">
        <w:rPr>
          <w:sz w:val="28"/>
          <w:szCs w:val="28"/>
        </w:rPr>
        <w:t xml:space="preserve">эволюция барысында </w:t>
      </w:r>
      <w:r w:rsidRPr="0033045B">
        <w:rPr>
          <w:noProof/>
          <w:sz w:val="28"/>
          <w:szCs w:val="28"/>
        </w:rPr>
        <w:t>өте жоғары деңгейде тыныс алу жүйесі дамыды.</w:t>
      </w:r>
    </w:p>
    <w:p w:rsidR="00DB0A59" w:rsidRPr="0033045B" w:rsidRDefault="00DB0A59" w:rsidP="00B136B8">
      <w:pPr>
        <w:jc w:val="both"/>
        <w:rPr>
          <w:sz w:val="28"/>
          <w:szCs w:val="28"/>
        </w:rPr>
      </w:pPr>
      <w:r w:rsidRPr="0033045B">
        <w:rPr>
          <w:noProof/>
          <w:sz w:val="28"/>
          <w:szCs w:val="28"/>
        </w:rPr>
        <w:t xml:space="preserve">Көптеген омыртқасыз жануарларда, мысалы ішекқуыстыларда, жалпақ жэне жүмыр қүрттарда арнайы </w:t>
      </w:r>
      <w:r w:rsidRPr="0033045B">
        <w:rPr>
          <w:sz w:val="28"/>
          <w:szCs w:val="28"/>
        </w:rPr>
        <w:t xml:space="preserve">тыныс алу </w:t>
      </w:r>
      <w:r w:rsidRPr="0033045B">
        <w:rPr>
          <w:noProof/>
          <w:sz w:val="28"/>
          <w:szCs w:val="28"/>
        </w:rPr>
        <w:t xml:space="preserve">мүшелелері болған жоқ. Олардың сыртқы ортамен </w:t>
      </w:r>
      <w:r w:rsidRPr="0033045B">
        <w:rPr>
          <w:sz w:val="28"/>
          <w:szCs w:val="28"/>
        </w:rPr>
        <w:t xml:space="preserve">газ алмасуы </w:t>
      </w:r>
      <w:r w:rsidRPr="0033045B">
        <w:rPr>
          <w:noProof/>
          <w:sz w:val="28"/>
          <w:szCs w:val="28"/>
        </w:rPr>
        <w:t xml:space="preserve">бүкіл денесі арқылы жүрді (189-сурет). Алғашқы тыныс алу мүшесі теңіздегі буылтыққұрттар мен судағы буынаяқтыларда пайда болды. Олар денелерінің екі бүйірінде орналасқан қантамырларға </w:t>
      </w:r>
      <w:r w:rsidRPr="0033045B">
        <w:rPr>
          <w:sz w:val="28"/>
          <w:szCs w:val="28"/>
        </w:rPr>
        <w:t xml:space="preserve">бай желбезек </w:t>
      </w:r>
      <w:r w:rsidRPr="0033045B">
        <w:rPr>
          <w:noProof/>
          <w:sz w:val="28"/>
          <w:szCs w:val="28"/>
        </w:rPr>
        <w:t xml:space="preserve">тесіктері арқылы жүзеге асты. Моллюскалар </w:t>
      </w:r>
      <w:r w:rsidRPr="0033045B">
        <w:rPr>
          <w:sz w:val="28"/>
          <w:szCs w:val="28"/>
        </w:rPr>
        <w:t xml:space="preserve">мантия </w:t>
      </w:r>
      <w:r w:rsidRPr="0033045B">
        <w:rPr>
          <w:noProof/>
          <w:sz w:val="28"/>
          <w:szCs w:val="28"/>
        </w:rPr>
        <w:t xml:space="preserve">қуысында жетілген </w:t>
      </w:r>
      <w:r w:rsidRPr="0033045B">
        <w:rPr>
          <w:sz w:val="28"/>
          <w:szCs w:val="28"/>
        </w:rPr>
        <w:t xml:space="preserve">желбезек </w:t>
      </w:r>
      <w:r w:rsidRPr="0033045B">
        <w:rPr>
          <w:noProof/>
          <w:sz w:val="28"/>
          <w:szCs w:val="28"/>
        </w:rPr>
        <w:t>тақташалары арқылы тыныс алды. Дегенмен, қүрлықтағы буынаяқтылардың денелерінде кеңірдек немесе жапырақ тэрізді өкпе пайда болып, сол арқылы тыныс алады.</w:t>
      </w:r>
    </w:p>
    <w:p w:rsidR="00DB0A59" w:rsidRPr="0033045B" w:rsidRDefault="00DB0A59" w:rsidP="00B136B8">
      <w:pPr>
        <w:jc w:val="both"/>
        <w:rPr>
          <w:sz w:val="28"/>
          <w:szCs w:val="28"/>
        </w:rPr>
      </w:pPr>
      <w:r w:rsidRPr="0033045B">
        <w:rPr>
          <w:noProof/>
          <w:sz w:val="28"/>
          <w:szCs w:val="28"/>
        </w:rPr>
        <w:t xml:space="preserve">Судағы хордалылардың </w:t>
      </w:r>
      <w:r w:rsidRPr="0033045B">
        <w:rPr>
          <w:sz w:val="28"/>
          <w:szCs w:val="28"/>
        </w:rPr>
        <w:t xml:space="preserve">тыныс алу </w:t>
      </w:r>
      <w:r w:rsidRPr="0033045B">
        <w:rPr>
          <w:noProof/>
          <w:sz w:val="28"/>
          <w:szCs w:val="28"/>
        </w:rPr>
        <w:t xml:space="preserve">жүйесі ішекпен байланысты, оның ең қарапайымдысы </w:t>
      </w:r>
      <w:r w:rsidRPr="0033045B">
        <w:rPr>
          <w:sz w:val="28"/>
          <w:szCs w:val="28"/>
        </w:rPr>
        <w:t xml:space="preserve">- </w:t>
      </w:r>
      <w:r w:rsidRPr="0033045B">
        <w:rPr>
          <w:noProof/>
          <w:sz w:val="28"/>
          <w:szCs w:val="28"/>
        </w:rPr>
        <w:t xml:space="preserve">қандаушаларда, олардың жұтқыншағының екі бүйірінде (ішектің алдыңғы бөлімі) орналасқан </w:t>
      </w:r>
      <w:r w:rsidRPr="0033045B">
        <w:rPr>
          <w:sz w:val="28"/>
          <w:szCs w:val="28"/>
        </w:rPr>
        <w:t xml:space="preserve">желбезек </w:t>
      </w:r>
      <w:r w:rsidRPr="0033045B">
        <w:rPr>
          <w:noProof/>
          <w:sz w:val="28"/>
          <w:szCs w:val="28"/>
        </w:rPr>
        <w:t xml:space="preserve">саңылаулары ішектің алдьщғы бөлімінің барлық жерін қамтиды жэне </w:t>
      </w:r>
      <w:r w:rsidRPr="0033045B">
        <w:rPr>
          <w:sz w:val="28"/>
          <w:szCs w:val="28"/>
        </w:rPr>
        <w:t xml:space="preserve">олар желбезек </w:t>
      </w:r>
      <w:r w:rsidRPr="0033045B">
        <w:rPr>
          <w:noProof/>
          <w:sz w:val="28"/>
          <w:szCs w:val="28"/>
        </w:rPr>
        <w:t xml:space="preserve">маңындағы қуысқа ашылады. Құрлық омыртқаларында </w:t>
      </w:r>
      <w:r w:rsidRPr="0033045B">
        <w:rPr>
          <w:sz w:val="28"/>
          <w:szCs w:val="28"/>
        </w:rPr>
        <w:t xml:space="preserve">желбезек </w:t>
      </w:r>
      <w:r w:rsidRPr="0033045B">
        <w:rPr>
          <w:noProof/>
          <w:sz w:val="28"/>
          <w:szCs w:val="28"/>
        </w:rPr>
        <w:t xml:space="preserve">саңылаулары </w:t>
      </w:r>
      <w:r w:rsidRPr="0033045B">
        <w:rPr>
          <w:sz w:val="28"/>
          <w:szCs w:val="28"/>
        </w:rPr>
        <w:t xml:space="preserve">тек </w:t>
      </w:r>
      <w:r w:rsidRPr="0033045B">
        <w:rPr>
          <w:noProof/>
          <w:sz w:val="28"/>
          <w:szCs w:val="28"/>
        </w:rPr>
        <w:t xml:space="preserve">үрық </w:t>
      </w:r>
      <w:r w:rsidRPr="0033045B">
        <w:rPr>
          <w:sz w:val="28"/>
          <w:szCs w:val="28"/>
        </w:rPr>
        <w:t xml:space="preserve">(эмбрион) </w:t>
      </w:r>
      <w:r w:rsidRPr="0033045B">
        <w:rPr>
          <w:noProof/>
          <w:sz w:val="28"/>
          <w:szCs w:val="28"/>
        </w:rPr>
        <w:t>кезінде ғана кездеседі, кейінірек жойылып кетеді. Олардың тыныс алуы окпе арқылы жүзеге асады, ол окпе ішек қабырғаларының томпиуынан пайда болады.</w:t>
      </w:r>
    </w:p>
    <w:p w:rsidR="00DB0A59" w:rsidRPr="0033045B" w:rsidRDefault="00DB0A59" w:rsidP="00B136B8">
      <w:pPr>
        <w:jc w:val="both"/>
        <w:rPr>
          <w:sz w:val="28"/>
          <w:szCs w:val="28"/>
        </w:rPr>
      </w:pPr>
      <w:r w:rsidRPr="0033045B">
        <w:rPr>
          <w:noProof/>
          <w:sz w:val="28"/>
          <w:szCs w:val="28"/>
        </w:rPr>
        <w:t xml:space="preserve">Хордалылардың </w:t>
      </w:r>
      <w:r w:rsidRPr="0033045B">
        <w:rPr>
          <w:sz w:val="28"/>
          <w:szCs w:val="28"/>
        </w:rPr>
        <w:t xml:space="preserve">желбезек </w:t>
      </w:r>
      <w:r w:rsidRPr="0033045B">
        <w:rPr>
          <w:noProof/>
          <w:sz w:val="28"/>
          <w:szCs w:val="28"/>
        </w:rPr>
        <w:t xml:space="preserve">аппараттарының эволюциясы </w:t>
      </w:r>
      <w:r w:rsidRPr="0033045B">
        <w:rPr>
          <w:sz w:val="28"/>
          <w:szCs w:val="28"/>
        </w:rPr>
        <w:t xml:space="preserve">желбезек </w:t>
      </w:r>
      <w:r w:rsidRPr="0033045B">
        <w:rPr>
          <w:noProof/>
          <w:sz w:val="28"/>
          <w:szCs w:val="28"/>
        </w:rPr>
        <w:t>шашақтарының (жапырақшаларын</w:t>
      </w:r>
      <w:r w:rsidRPr="0033045B">
        <w:rPr>
          <w:noProof/>
          <w:sz w:val="28"/>
          <w:szCs w:val="28"/>
          <w:lang w:val="kk-KZ"/>
        </w:rPr>
        <w:t>ың</w:t>
      </w:r>
      <w:r w:rsidRPr="0033045B">
        <w:rPr>
          <w:noProof/>
          <w:sz w:val="28"/>
          <w:szCs w:val="28"/>
        </w:rPr>
        <w:t xml:space="preserve">) </w:t>
      </w:r>
      <w:r w:rsidRPr="0033045B">
        <w:rPr>
          <w:sz w:val="28"/>
          <w:szCs w:val="28"/>
        </w:rPr>
        <w:t xml:space="preserve">пайда болу </w:t>
      </w:r>
      <w:r w:rsidRPr="0033045B">
        <w:rPr>
          <w:noProof/>
          <w:sz w:val="28"/>
          <w:szCs w:val="28"/>
        </w:rPr>
        <w:t xml:space="preserve">бағытында дамыды. Балықтарда </w:t>
      </w:r>
      <w:r w:rsidRPr="0033045B">
        <w:rPr>
          <w:sz w:val="28"/>
          <w:szCs w:val="28"/>
        </w:rPr>
        <w:t xml:space="preserve">4-7 желбезек </w:t>
      </w:r>
      <w:r w:rsidRPr="0033045B">
        <w:rPr>
          <w:noProof/>
          <w:sz w:val="28"/>
          <w:szCs w:val="28"/>
        </w:rPr>
        <w:t xml:space="preserve">қапшықтары дамыды, </w:t>
      </w:r>
      <w:r w:rsidRPr="0033045B">
        <w:rPr>
          <w:sz w:val="28"/>
          <w:szCs w:val="28"/>
        </w:rPr>
        <w:t xml:space="preserve">олар желбезек </w:t>
      </w:r>
      <w:r w:rsidRPr="0033045B">
        <w:rPr>
          <w:noProof/>
          <w:sz w:val="28"/>
          <w:szCs w:val="28"/>
        </w:rPr>
        <w:t>доғаларының арасындағы саңылаулар арқылы бөлініп,</w:t>
      </w:r>
      <w:r w:rsidRPr="0033045B">
        <w:rPr>
          <w:sz w:val="28"/>
          <w:szCs w:val="28"/>
          <w:lang w:val="kk-KZ"/>
        </w:rPr>
        <w:t xml:space="preserve"> </w:t>
      </w:r>
      <w:r w:rsidRPr="0033045B">
        <w:rPr>
          <w:noProof/>
          <w:sz w:val="28"/>
          <w:szCs w:val="28"/>
        </w:rPr>
        <w:t xml:space="preserve">көптеген қантамырлары </w:t>
      </w:r>
      <w:r w:rsidRPr="0033045B">
        <w:rPr>
          <w:sz w:val="28"/>
          <w:szCs w:val="28"/>
        </w:rPr>
        <w:t xml:space="preserve">бар желбезектер </w:t>
      </w:r>
      <w:r w:rsidRPr="0033045B">
        <w:rPr>
          <w:noProof/>
          <w:sz w:val="28"/>
          <w:szCs w:val="28"/>
        </w:rPr>
        <w:t xml:space="preserve">шашақтарынан тұрады. Балықтарда тыныс алуға торсылдағы </w:t>
      </w:r>
      <w:r w:rsidRPr="0033045B">
        <w:rPr>
          <w:sz w:val="28"/>
          <w:szCs w:val="28"/>
        </w:rPr>
        <w:t xml:space="preserve">да </w:t>
      </w:r>
      <w:r w:rsidRPr="0033045B">
        <w:rPr>
          <w:noProof/>
          <w:sz w:val="28"/>
          <w:szCs w:val="28"/>
        </w:rPr>
        <w:t>қатысады.</w:t>
      </w:r>
      <w:r w:rsidRPr="0033045B">
        <w:rPr>
          <w:sz w:val="28"/>
          <w:szCs w:val="28"/>
          <w:lang w:val="kk-KZ"/>
        </w:rPr>
        <w:t xml:space="preserve"> </w:t>
      </w:r>
      <w:r w:rsidRPr="0033045B">
        <w:rPr>
          <w:noProof/>
          <w:sz w:val="28"/>
          <w:szCs w:val="28"/>
        </w:rPr>
        <w:t xml:space="preserve">Өкпенің эволюциясы тыныс алу көлемін үлғайту бағытында дамыды, соның нэтежиесінде бронхылар мен бронхиолдар пайда болды. Алғаш өкпе қосмекенділерде кездесті, ол қуысты қалтағаұксас болды. Бірақ оларда тыныс алуға терісі де қатысады. Бауырымен жорғалаушыларда тыныс алу мүшелері одан эрі жетіле түсті. Яғни өкпесінің құрылысы күрделене түсіп, құрылысында ұсақ көптеген ұяшықтар </w:t>
      </w:r>
      <w:r w:rsidRPr="0033045B">
        <w:rPr>
          <w:sz w:val="28"/>
          <w:szCs w:val="28"/>
        </w:rPr>
        <w:t xml:space="preserve">мен бронхылар пайда </w:t>
      </w:r>
      <w:r w:rsidRPr="0033045B">
        <w:rPr>
          <w:noProof/>
          <w:sz w:val="28"/>
          <w:szCs w:val="28"/>
        </w:rPr>
        <w:t xml:space="preserve">болады. Құстардың өкпесі </w:t>
      </w:r>
      <w:r w:rsidRPr="0033045B">
        <w:rPr>
          <w:sz w:val="28"/>
          <w:szCs w:val="28"/>
        </w:rPr>
        <w:t xml:space="preserve">губка </w:t>
      </w:r>
      <w:r w:rsidRPr="0033045B">
        <w:rPr>
          <w:noProof/>
          <w:sz w:val="28"/>
          <w:szCs w:val="28"/>
        </w:rPr>
        <w:t>тэрізді, бронхалары ұсақ тармақтарға бөлінген.</w:t>
      </w:r>
    </w:p>
    <w:p w:rsidR="00DB0A59" w:rsidRPr="0033045B" w:rsidRDefault="00DB0A59" w:rsidP="00B136B8">
      <w:pPr>
        <w:jc w:val="both"/>
        <w:rPr>
          <w:sz w:val="28"/>
          <w:szCs w:val="28"/>
        </w:rPr>
      </w:pPr>
    </w:p>
    <w:p w:rsidR="00DB0A59" w:rsidRPr="0033045B" w:rsidRDefault="00DB0A59" w:rsidP="00046F5D">
      <w:pPr>
        <w:jc w:val="both"/>
        <w:rPr>
          <w:b/>
          <w:sz w:val="28"/>
          <w:szCs w:val="28"/>
        </w:rPr>
      </w:pPr>
      <w:r w:rsidRPr="0033045B">
        <w:rPr>
          <w:b/>
          <w:noProof/>
          <w:sz w:val="28"/>
          <w:szCs w:val="28"/>
        </w:rPr>
        <w:t>Балықты</w:t>
      </w:r>
      <w:r w:rsidRPr="0033045B">
        <w:rPr>
          <w:b/>
          <w:noProof/>
          <w:sz w:val="28"/>
          <w:szCs w:val="28"/>
          <w:lang w:val="kk-KZ"/>
        </w:rPr>
        <w:t>ң</w:t>
      </w:r>
      <w:r w:rsidRPr="0033045B">
        <w:rPr>
          <w:b/>
          <w:noProof/>
          <w:sz w:val="28"/>
          <w:szCs w:val="28"/>
        </w:rPr>
        <w:t xml:space="preserve"> </w:t>
      </w:r>
      <w:r w:rsidRPr="0033045B">
        <w:rPr>
          <w:b/>
          <w:sz w:val="28"/>
          <w:szCs w:val="28"/>
        </w:rPr>
        <w:t xml:space="preserve">тыныс алу </w:t>
      </w:r>
      <w:r w:rsidRPr="0033045B">
        <w:rPr>
          <w:b/>
          <w:noProof/>
          <w:sz w:val="28"/>
          <w:szCs w:val="28"/>
        </w:rPr>
        <w:t>жүйесі</w:t>
      </w:r>
    </w:p>
    <w:p w:rsidR="00DB0A59" w:rsidRPr="0033045B" w:rsidRDefault="00DB0A59" w:rsidP="00B136B8">
      <w:pPr>
        <w:jc w:val="both"/>
        <w:rPr>
          <w:sz w:val="28"/>
          <w:szCs w:val="28"/>
          <w:lang w:val="kk-KZ"/>
        </w:rPr>
      </w:pPr>
      <w:r w:rsidRPr="0033045B">
        <w:rPr>
          <w:noProof/>
          <w:sz w:val="28"/>
          <w:szCs w:val="28"/>
          <w:lang w:val="kk-KZ"/>
        </w:rPr>
        <w:t xml:space="preserve">Сүтқоректілердің </w:t>
      </w:r>
      <w:r w:rsidRPr="0033045B">
        <w:rPr>
          <w:sz w:val="28"/>
          <w:szCs w:val="28"/>
          <w:lang w:val="kk-KZ"/>
        </w:rPr>
        <w:t xml:space="preserve">тыныс алу </w:t>
      </w:r>
      <w:r w:rsidRPr="0033045B">
        <w:rPr>
          <w:noProof/>
          <w:sz w:val="28"/>
          <w:szCs w:val="28"/>
          <w:lang w:val="kk-KZ"/>
        </w:rPr>
        <w:t xml:space="preserve">жүйесі өте күрделі деңгейде дамыған (191-сурет). Өкпенің </w:t>
      </w:r>
      <w:r w:rsidRPr="0033045B">
        <w:rPr>
          <w:sz w:val="28"/>
          <w:szCs w:val="28"/>
          <w:lang w:val="kk-KZ"/>
        </w:rPr>
        <w:t xml:space="preserve">ары </w:t>
      </w:r>
      <w:r w:rsidRPr="0033045B">
        <w:rPr>
          <w:noProof/>
          <w:sz w:val="28"/>
          <w:szCs w:val="28"/>
          <w:lang w:val="kk-KZ"/>
        </w:rPr>
        <w:t xml:space="preserve">қарай жетілуімен қатар ауажүретін жолдар өте жақсы дамыды. Бронхылардың екінші, үшінші және төртінші тармақтары, сонымен бірге </w:t>
      </w:r>
      <w:r w:rsidRPr="0033045B">
        <w:rPr>
          <w:sz w:val="28"/>
          <w:szCs w:val="28"/>
          <w:lang w:val="kk-KZ"/>
        </w:rPr>
        <w:t xml:space="preserve">бронхиолдар жэне альвеолдар да </w:t>
      </w:r>
      <w:r w:rsidRPr="0033045B">
        <w:rPr>
          <w:noProof/>
          <w:sz w:val="28"/>
          <w:szCs w:val="28"/>
          <w:lang w:val="kk-KZ"/>
        </w:rPr>
        <w:t xml:space="preserve">жақсы </w:t>
      </w:r>
      <w:r w:rsidRPr="0033045B">
        <w:rPr>
          <w:sz w:val="28"/>
          <w:szCs w:val="28"/>
          <w:lang w:val="kk-KZ"/>
        </w:rPr>
        <w:t xml:space="preserve">дамыды. </w:t>
      </w:r>
      <w:r w:rsidRPr="0033045B">
        <w:rPr>
          <w:noProof/>
          <w:sz w:val="28"/>
          <w:szCs w:val="28"/>
          <w:lang w:val="kk-KZ"/>
        </w:rPr>
        <w:t xml:space="preserve">Көкірек </w:t>
      </w:r>
      <w:r w:rsidRPr="0033045B">
        <w:rPr>
          <w:sz w:val="28"/>
          <w:szCs w:val="28"/>
          <w:lang w:val="kk-KZ"/>
        </w:rPr>
        <w:t xml:space="preserve">пен </w:t>
      </w:r>
      <w:r w:rsidRPr="0033045B">
        <w:rPr>
          <w:noProof/>
          <w:sz w:val="28"/>
          <w:szCs w:val="28"/>
          <w:lang w:val="kk-KZ"/>
        </w:rPr>
        <w:t>құрсақ қуысын бөліп тұратын көкет</w:t>
      </w:r>
      <w:r w:rsidRPr="0033045B">
        <w:rPr>
          <w:sz w:val="28"/>
          <w:szCs w:val="28"/>
          <w:lang w:val="kk-KZ"/>
        </w:rPr>
        <w:t xml:space="preserve"> пайда болды. </w:t>
      </w:r>
      <w:r w:rsidRPr="0033045B">
        <w:rPr>
          <w:noProof/>
          <w:sz w:val="28"/>
          <w:szCs w:val="28"/>
          <w:lang w:val="kk-KZ"/>
        </w:rPr>
        <w:t xml:space="preserve">Жоғарғы деңгейдегі арнайы </w:t>
      </w:r>
      <w:r w:rsidRPr="0033045B">
        <w:rPr>
          <w:sz w:val="28"/>
          <w:szCs w:val="28"/>
          <w:lang w:val="kk-KZ"/>
        </w:rPr>
        <w:t xml:space="preserve">тыныс алу </w:t>
      </w:r>
      <w:r w:rsidRPr="0033045B">
        <w:rPr>
          <w:noProof/>
          <w:sz w:val="28"/>
          <w:szCs w:val="28"/>
          <w:lang w:val="kk-KZ"/>
        </w:rPr>
        <w:t xml:space="preserve">мүшелерінің болуы екпеде (сыртқы </w:t>
      </w:r>
      <w:r w:rsidRPr="0033045B">
        <w:rPr>
          <w:sz w:val="28"/>
          <w:szCs w:val="28"/>
          <w:lang w:val="kk-KZ"/>
        </w:rPr>
        <w:t xml:space="preserve">тыныс алу) </w:t>
      </w:r>
      <w:r w:rsidRPr="0033045B">
        <w:rPr>
          <w:noProof/>
          <w:sz w:val="28"/>
          <w:szCs w:val="28"/>
          <w:lang w:val="kk-KZ"/>
        </w:rPr>
        <w:t xml:space="preserve">жэне үлпаларда (ішкі </w:t>
      </w:r>
      <w:r w:rsidRPr="0033045B">
        <w:rPr>
          <w:sz w:val="28"/>
          <w:szCs w:val="28"/>
          <w:lang w:val="kk-KZ"/>
        </w:rPr>
        <w:t xml:space="preserve">тыныс алу) газ </w:t>
      </w:r>
      <w:r w:rsidRPr="0033045B">
        <w:rPr>
          <w:noProof/>
          <w:sz w:val="28"/>
          <w:szCs w:val="28"/>
          <w:lang w:val="kk-KZ"/>
        </w:rPr>
        <w:t xml:space="preserve">алмасуға өте қолайлы жағдай жасады. Көмекей шеміршектері </w:t>
      </w:r>
      <w:r w:rsidRPr="0033045B">
        <w:rPr>
          <w:sz w:val="28"/>
          <w:szCs w:val="28"/>
          <w:lang w:val="kk-KZ"/>
        </w:rPr>
        <w:t>пайда болды.</w:t>
      </w:r>
    </w:p>
    <w:p w:rsidR="00DB0A59" w:rsidRPr="0033045B" w:rsidRDefault="00DB0A59" w:rsidP="00B136B8">
      <w:pPr>
        <w:jc w:val="both"/>
        <w:rPr>
          <w:sz w:val="28"/>
          <w:szCs w:val="28"/>
          <w:lang w:val="kk-KZ"/>
        </w:rPr>
      </w:pPr>
      <w:r w:rsidRPr="0033045B">
        <w:rPr>
          <w:sz w:val="28"/>
          <w:szCs w:val="28"/>
          <w:lang w:val="kk-KZ"/>
        </w:rPr>
        <w:t xml:space="preserve">Тыныс алу </w:t>
      </w:r>
      <w:r w:rsidRPr="0033045B">
        <w:rPr>
          <w:noProof/>
          <w:sz w:val="28"/>
          <w:szCs w:val="28"/>
          <w:lang w:val="kk-KZ"/>
        </w:rPr>
        <w:t xml:space="preserve">жүйесінің </w:t>
      </w:r>
      <w:r w:rsidRPr="0033045B">
        <w:rPr>
          <w:sz w:val="28"/>
          <w:szCs w:val="28"/>
          <w:lang w:val="kk-KZ"/>
        </w:rPr>
        <w:t>эволю</w:t>
      </w:r>
      <w:r w:rsidRPr="0033045B">
        <w:rPr>
          <w:sz w:val="28"/>
          <w:szCs w:val="28"/>
          <w:lang w:val="kk-KZ"/>
        </w:rPr>
        <w:softHyphen/>
        <w:t xml:space="preserve">циясы </w:t>
      </w:r>
      <w:r w:rsidRPr="0033045B">
        <w:rPr>
          <w:noProof/>
          <w:sz w:val="28"/>
          <w:szCs w:val="28"/>
          <w:lang w:val="kk-KZ"/>
        </w:rPr>
        <w:t xml:space="preserve">атмосфералық ауа құрамы </w:t>
      </w:r>
      <w:r w:rsidRPr="0033045B">
        <w:rPr>
          <w:sz w:val="28"/>
          <w:szCs w:val="28"/>
          <w:lang w:val="kk-KZ"/>
        </w:rPr>
        <w:t xml:space="preserve">оттек пен </w:t>
      </w:r>
      <w:r w:rsidRPr="0033045B">
        <w:rPr>
          <w:noProof/>
          <w:sz w:val="28"/>
          <w:szCs w:val="28"/>
          <w:lang w:val="kk-KZ"/>
        </w:rPr>
        <w:t xml:space="preserve">көмірқышқылының мөл-шерінің өзгеруіне тәуелді, себебі желбезек ауадағы газдың құрамына тэуелсіз </w:t>
      </w:r>
      <w:r w:rsidRPr="0033045B">
        <w:rPr>
          <w:sz w:val="28"/>
          <w:szCs w:val="28"/>
          <w:lang w:val="kk-KZ"/>
        </w:rPr>
        <w:t xml:space="preserve">болды, ал </w:t>
      </w:r>
      <w:r w:rsidRPr="0033045B">
        <w:rPr>
          <w:noProof/>
          <w:sz w:val="28"/>
          <w:szCs w:val="28"/>
          <w:lang w:val="kk-KZ"/>
        </w:rPr>
        <w:t xml:space="preserve">терімен </w:t>
      </w:r>
      <w:r w:rsidRPr="0033045B">
        <w:rPr>
          <w:sz w:val="28"/>
          <w:szCs w:val="28"/>
          <w:lang w:val="kk-KZ"/>
        </w:rPr>
        <w:t xml:space="preserve">тыныс алу </w:t>
      </w:r>
      <w:r w:rsidRPr="0033045B">
        <w:rPr>
          <w:noProof/>
          <w:sz w:val="28"/>
          <w:szCs w:val="28"/>
          <w:lang w:val="kk-KZ"/>
        </w:rPr>
        <w:t xml:space="preserve">желбезектің бүл кемшілігінің орнын толтыра алмады. Палеозойдың соңғы кезеңінен бастап, атмосферадағы оттегінің құрамы уақыттарга сэйкес тұрақсыз өзгеріп тұрды. Бірақ </w:t>
      </w:r>
      <w:r w:rsidRPr="0033045B">
        <w:rPr>
          <w:sz w:val="28"/>
          <w:szCs w:val="28"/>
          <w:lang w:val="kk-KZ"/>
        </w:rPr>
        <w:t xml:space="preserve">та, осы </w:t>
      </w:r>
      <w:r w:rsidRPr="0033045B">
        <w:rPr>
          <w:noProof/>
          <w:sz w:val="28"/>
          <w:szCs w:val="28"/>
          <w:lang w:val="kk-KZ"/>
        </w:rPr>
        <w:t xml:space="preserve">тұрақсыздықтың анықшегін анықтай алмаса </w:t>
      </w:r>
      <w:r w:rsidRPr="0033045B">
        <w:rPr>
          <w:sz w:val="28"/>
          <w:szCs w:val="28"/>
          <w:lang w:val="kk-KZ"/>
        </w:rPr>
        <w:t xml:space="preserve">да, шамамен атмосфера </w:t>
      </w:r>
      <w:r w:rsidRPr="0033045B">
        <w:rPr>
          <w:noProof/>
          <w:sz w:val="28"/>
          <w:szCs w:val="28"/>
          <w:lang w:val="kk-KZ"/>
        </w:rPr>
        <w:t>құра-мындағы оттегінің ең жоғарғы дең-гейі 35%-ға дейін жеткен, содан кейін 15%-ға дейін төмендеген (қазіргі кезде21%).</w:t>
      </w:r>
    </w:p>
    <w:p w:rsidR="00DB0A59" w:rsidRPr="0033045B" w:rsidRDefault="00DB0A59" w:rsidP="00B136B8">
      <w:pPr>
        <w:jc w:val="both"/>
        <w:rPr>
          <w:sz w:val="28"/>
          <w:szCs w:val="28"/>
          <w:lang w:val="kk-KZ"/>
        </w:rPr>
      </w:pPr>
      <w:r w:rsidRPr="0033045B">
        <w:rPr>
          <w:noProof/>
          <w:sz w:val="28"/>
          <w:szCs w:val="28"/>
          <w:lang w:val="kk-KZ"/>
        </w:rPr>
        <w:t xml:space="preserve">Оттегі мөлшерінің жоғары </w:t>
      </w:r>
      <w:r w:rsidRPr="0033045B">
        <w:rPr>
          <w:sz w:val="28"/>
          <w:szCs w:val="28"/>
          <w:lang w:val="kk-KZ"/>
        </w:rPr>
        <w:t xml:space="preserve">болуы жэне </w:t>
      </w:r>
      <w:r w:rsidRPr="0033045B">
        <w:rPr>
          <w:noProof/>
          <w:sz w:val="28"/>
          <w:szCs w:val="28"/>
          <w:lang w:val="kk-KZ"/>
        </w:rPr>
        <w:t xml:space="preserve">көмір қышқылының аз болуы өкпемен тыныс алуға өте қо-лайлы болып, </w:t>
      </w:r>
      <w:r w:rsidRPr="0033045B">
        <w:rPr>
          <w:sz w:val="28"/>
          <w:szCs w:val="28"/>
          <w:lang w:val="kk-KZ"/>
        </w:rPr>
        <w:t xml:space="preserve">осы </w:t>
      </w:r>
      <w:r w:rsidRPr="0033045B">
        <w:rPr>
          <w:noProof/>
          <w:sz w:val="28"/>
          <w:szCs w:val="28"/>
          <w:lang w:val="kk-KZ"/>
        </w:rPr>
        <w:t xml:space="preserve">кезеңдерде омырт-қалылар кұрлықты жаппай мекендей бастады. Сонымен қатар оттегінің құрамының өзгеру жиелігі, жануар-лардың негізгі топтарының эволю-циясына </w:t>
      </w:r>
      <w:r w:rsidRPr="0033045B">
        <w:rPr>
          <w:sz w:val="28"/>
          <w:szCs w:val="28"/>
          <w:lang w:val="kk-KZ"/>
        </w:rPr>
        <w:t xml:space="preserve">да эсер </w:t>
      </w:r>
      <w:r w:rsidRPr="0033045B">
        <w:rPr>
          <w:noProof/>
          <w:sz w:val="28"/>
          <w:szCs w:val="28"/>
          <w:lang w:val="kk-KZ"/>
        </w:rPr>
        <w:t xml:space="preserve">етті деген жорамал </w:t>
      </w:r>
      <w:r w:rsidRPr="0033045B">
        <w:rPr>
          <w:sz w:val="28"/>
          <w:szCs w:val="28"/>
          <w:lang w:val="kk-KZ"/>
        </w:rPr>
        <w:t>да бар.</w:t>
      </w:r>
    </w:p>
    <w:p w:rsidR="00DB0A59" w:rsidRPr="0033045B" w:rsidRDefault="00DB0A59" w:rsidP="0011234C">
      <w:pPr>
        <w:rPr>
          <w:sz w:val="28"/>
          <w:szCs w:val="28"/>
          <w:lang w:val="kk-KZ"/>
        </w:rPr>
      </w:pPr>
    </w:p>
    <w:p w:rsidR="00DB0A59" w:rsidRPr="0033045B" w:rsidRDefault="00DB0A59" w:rsidP="0011234C">
      <w:pPr>
        <w:rPr>
          <w:sz w:val="28"/>
          <w:szCs w:val="28"/>
          <w:lang w:val="kk-KZ"/>
        </w:rPr>
      </w:pPr>
      <w:r w:rsidRPr="0033045B">
        <w:rPr>
          <w:b/>
          <w:bCs/>
          <w:noProof/>
          <w:sz w:val="28"/>
          <w:szCs w:val="28"/>
          <w:lang w:val="kk-KZ"/>
        </w:rPr>
        <w:t xml:space="preserve">5.Қанайналым </w:t>
      </w:r>
      <w:r w:rsidRPr="0033045B">
        <w:rPr>
          <w:b/>
          <w:bCs/>
          <w:sz w:val="28"/>
          <w:szCs w:val="28"/>
          <w:lang w:val="kk-KZ"/>
        </w:rPr>
        <w:t xml:space="preserve">және лимфа </w:t>
      </w:r>
      <w:r w:rsidRPr="0033045B">
        <w:rPr>
          <w:b/>
          <w:bCs/>
          <w:noProof/>
          <w:sz w:val="28"/>
          <w:szCs w:val="28"/>
          <w:lang w:val="kk-KZ"/>
        </w:rPr>
        <w:t>жүйелері</w:t>
      </w:r>
    </w:p>
    <w:p w:rsidR="00DB0A59" w:rsidRPr="0033045B" w:rsidRDefault="00DB0A59" w:rsidP="00B136B8">
      <w:pPr>
        <w:jc w:val="both"/>
        <w:rPr>
          <w:sz w:val="28"/>
          <w:szCs w:val="28"/>
          <w:lang w:val="kk-KZ"/>
        </w:rPr>
      </w:pPr>
      <w:r w:rsidRPr="0033045B">
        <w:rPr>
          <w:noProof/>
          <w:sz w:val="28"/>
          <w:szCs w:val="28"/>
          <w:lang w:val="kk-KZ"/>
        </w:rPr>
        <w:t xml:space="preserve">Көптеген омыртқасыз </w:t>
      </w:r>
      <w:r w:rsidRPr="0033045B">
        <w:rPr>
          <w:sz w:val="28"/>
          <w:szCs w:val="28"/>
          <w:lang w:val="kk-KZ"/>
        </w:rPr>
        <w:t xml:space="preserve">жануарларда </w:t>
      </w:r>
      <w:r w:rsidRPr="0033045B">
        <w:rPr>
          <w:noProof/>
          <w:sz w:val="28"/>
          <w:szCs w:val="28"/>
          <w:lang w:val="kk-KZ"/>
        </w:rPr>
        <w:t xml:space="preserve">қан </w:t>
      </w:r>
      <w:r w:rsidRPr="0033045B">
        <w:rPr>
          <w:sz w:val="28"/>
          <w:szCs w:val="28"/>
          <w:lang w:val="kk-KZ"/>
        </w:rPr>
        <w:t xml:space="preserve">тамырлар </w:t>
      </w:r>
      <w:r w:rsidRPr="0033045B">
        <w:rPr>
          <w:noProof/>
          <w:sz w:val="28"/>
          <w:szCs w:val="28"/>
          <w:lang w:val="kk-KZ"/>
        </w:rPr>
        <w:t xml:space="preserve">жүйесі болмайды. Мысалы, губкада, ішек қуыстыларда және жалпақ құрттарда қоректік заттар жэне оттегінің дененің әртүрлі бөлігіне таралуы ұлпа сұйықтыгының </w:t>
      </w:r>
      <w:r w:rsidRPr="0033045B">
        <w:rPr>
          <w:sz w:val="28"/>
          <w:szCs w:val="28"/>
          <w:lang w:val="kk-KZ"/>
        </w:rPr>
        <w:t xml:space="preserve">диффузиясы </w:t>
      </w:r>
      <w:r w:rsidRPr="0033045B">
        <w:rPr>
          <w:noProof/>
          <w:sz w:val="28"/>
          <w:szCs w:val="28"/>
          <w:lang w:val="kk-KZ"/>
        </w:rPr>
        <w:t xml:space="preserve">арқылы жүзеге асады. Бірақ басқа топтардағы организмдерде қан тамырлар жүйесі болып, сол арқылы ұлпа сұйықтығы белгілі-бір бағыттар бойынша таралады. Алғашында қарапайым қан </w:t>
      </w:r>
      <w:r w:rsidRPr="0033045B">
        <w:rPr>
          <w:sz w:val="28"/>
          <w:szCs w:val="28"/>
          <w:lang w:val="kk-KZ"/>
        </w:rPr>
        <w:t xml:space="preserve">тамырлар болды, </w:t>
      </w:r>
      <w:r w:rsidRPr="0033045B">
        <w:rPr>
          <w:noProof/>
          <w:sz w:val="28"/>
          <w:szCs w:val="28"/>
          <w:lang w:val="kk-KZ"/>
        </w:rPr>
        <w:t xml:space="preserve">кейіннен қан тамырлардың маңында бұлшық ет үлпалары пайда болған соң, олар жиырыла алатын болды. Сонымен қатар қан тамырларын толтырып тұратын қан сұйықтығы </w:t>
      </w:r>
      <w:r w:rsidRPr="0033045B">
        <w:rPr>
          <w:sz w:val="28"/>
          <w:szCs w:val="28"/>
          <w:lang w:val="kk-KZ"/>
        </w:rPr>
        <w:t>да болды.</w:t>
      </w:r>
    </w:p>
    <w:p w:rsidR="00DB0A59" w:rsidRPr="0033045B" w:rsidRDefault="00DB0A59" w:rsidP="00B136B8">
      <w:pPr>
        <w:jc w:val="both"/>
        <w:rPr>
          <w:sz w:val="28"/>
          <w:szCs w:val="28"/>
          <w:lang w:val="kk-KZ"/>
        </w:rPr>
      </w:pPr>
      <w:r w:rsidRPr="0033045B">
        <w:rPr>
          <w:noProof/>
          <w:sz w:val="28"/>
          <w:szCs w:val="28"/>
          <w:lang w:val="kk-KZ"/>
        </w:rPr>
        <w:t xml:space="preserve">Алғашқы қанайналым жүйесі буылттық құрттарда </w:t>
      </w:r>
      <w:r w:rsidRPr="0033045B">
        <w:rPr>
          <w:sz w:val="28"/>
          <w:szCs w:val="28"/>
          <w:lang w:val="kk-KZ"/>
        </w:rPr>
        <w:t xml:space="preserve">пайда болды, </w:t>
      </w:r>
      <w:r w:rsidRPr="0033045B">
        <w:rPr>
          <w:noProof/>
          <w:sz w:val="28"/>
          <w:szCs w:val="28"/>
          <w:lang w:val="kk-KZ"/>
        </w:rPr>
        <w:t xml:space="preserve">ол тұйық болды, ішекті айнала орналасқан жоғарғы арқа және төменгі қүрсақ қан тамырлары сакина тэрізді қантамырлармен байланысып тұрды. Сонымен қатар арқа жэне құрсақ қан тамырлардан дененің қабырғаларына ішекті қоршап орналасқан ұсақ қан </w:t>
      </w:r>
      <w:r w:rsidRPr="0033045B">
        <w:rPr>
          <w:sz w:val="28"/>
          <w:szCs w:val="28"/>
          <w:lang w:val="kk-KZ"/>
        </w:rPr>
        <w:t xml:space="preserve">тамырлар тарайды. Бас </w:t>
      </w:r>
      <w:r w:rsidRPr="0033045B">
        <w:rPr>
          <w:noProof/>
          <w:sz w:val="28"/>
          <w:szCs w:val="28"/>
          <w:lang w:val="kk-KZ"/>
        </w:rPr>
        <w:t>бөліміне қан арқа қан тамырымен, ал артқы бөлімге құрсақ қантамырлары арқылы таралды.</w:t>
      </w:r>
    </w:p>
    <w:p w:rsidR="00DB0A59" w:rsidRPr="0033045B" w:rsidRDefault="00DB0A59" w:rsidP="00B136B8">
      <w:pPr>
        <w:jc w:val="both"/>
        <w:rPr>
          <w:sz w:val="28"/>
          <w:szCs w:val="28"/>
          <w:lang w:val="kk-KZ"/>
        </w:rPr>
      </w:pPr>
      <w:r w:rsidRPr="0033045B">
        <w:rPr>
          <w:noProof/>
          <w:sz w:val="28"/>
          <w:szCs w:val="28"/>
          <w:lang w:val="kk-KZ"/>
        </w:rPr>
        <w:t xml:space="preserve">Буынаяқтыларда қанайналым жүйесі ашық, яғни </w:t>
      </w:r>
      <w:r w:rsidRPr="0033045B">
        <w:rPr>
          <w:sz w:val="28"/>
          <w:szCs w:val="28"/>
          <w:lang w:val="kk-KZ"/>
        </w:rPr>
        <w:t xml:space="preserve">тамырлар дене </w:t>
      </w:r>
      <w:r w:rsidRPr="0033045B">
        <w:rPr>
          <w:noProof/>
          <w:sz w:val="28"/>
          <w:szCs w:val="28"/>
          <w:lang w:val="kk-KZ"/>
        </w:rPr>
        <w:t xml:space="preserve">қуысына қарай ашылады. Арқа қантамыры перделер арқылы қақпашалармен жүрек жеке қуыстарға бөлінген, жүректің жиырылуы арқылы қан артериялық қан тамырына, ал одан </w:t>
      </w:r>
      <w:r w:rsidRPr="0033045B">
        <w:rPr>
          <w:sz w:val="28"/>
          <w:szCs w:val="28"/>
          <w:lang w:val="kk-KZ"/>
        </w:rPr>
        <w:t xml:space="preserve">- </w:t>
      </w:r>
      <w:r w:rsidRPr="0033045B">
        <w:rPr>
          <w:noProof/>
          <w:sz w:val="28"/>
          <w:szCs w:val="28"/>
          <w:lang w:val="kk-KZ"/>
        </w:rPr>
        <w:t xml:space="preserve">басқа мүшелер арасындағы қуыстарға </w:t>
      </w:r>
      <w:r w:rsidRPr="0033045B">
        <w:rPr>
          <w:sz w:val="28"/>
          <w:szCs w:val="28"/>
          <w:lang w:val="kk-KZ"/>
        </w:rPr>
        <w:t xml:space="preserve">таралады. Осы куыстардан </w:t>
      </w:r>
      <w:r w:rsidRPr="0033045B">
        <w:rPr>
          <w:noProof/>
          <w:sz w:val="28"/>
          <w:szCs w:val="28"/>
          <w:lang w:val="kk-KZ"/>
        </w:rPr>
        <w:t xml:space="preserve">жүрек маңы қуысына </w:t>
      </w:r>
      <w:r w:rsidRPr="0033045B">
        <w:rPr>
          <w:sz w:val="28"/>
          <w:szCs w:val="28"/>
          <w:lang w:val="kk-KZ"/>
        </w:rPr>
        <w:t>таралады.</w:t>
      </w:r>
    </w:p>
    <w:p w:rsidR="00DB0A59" w:rsidRPr="0033045B" w:rsidRDefault="00DB0A59" w:rsidP="00B136B8">
      <w:pPr>
        <w:jc w:val="both"/>
        <w:rPr>
          <w:sz w:val="28"/>
          <w:szCs w:val="28"/>
          <w:lang w:val="kk-KZ"/>
        </w:rPr>
      </w:pPr>
      <w:r w:rsidRPr="0033045B">
        <w:rPr>
          <w:noProof/>
          <w:sz w:val="28"/>
          <w:szCs w:val="28"/>
          <w:lang w:val="kk-KZ"/>
        </w:rPr>
        <w:t xml:space="preserve">Моллюскаларда қанайналым жүйесі ашық, жүрегі бірнеше жүрекше мен қарыншадан, сонымен бірге артериалды жэне венозды </w:t>
      </w:r>
      <w:r w:rsidRPr="0033045B">
        <w:rPr>
          <w:sz w:val="28"/>
          <w:szCs w:val="28"/>
          <w:lang w:val="kk-KZ"/>
        </w:rPr>
        <w:t xml:space="preserve">тамырлардан </w:t>
      </w:r>
      <w:r w:rsidRPr="0033045B">
        <w:rPr>
          <w:noProof/>
          <w:sz w:val="28"/>
          <w:szCs w:val="28"/>
          <w:lang w:val="kk-KZ"/>
        </w:rPr>
        <w:t xml:space="preserve">тұрады. </w:t>
      </w:r>
      <w:r w:rsidRPr="0033045B">
        <w:rPr>
          <w:sz w:val="28"/>
          <w:szCs w:val="28"/>
          <w:lang w:val="kk-KZ"/>
        </w:rPr>
        <w:t xml:space="preserve">Вена </w:t>
      </w:r>
      <w:r w:rsidRPr="0033045B">
        <w:rPr>
          <w:noProof/>
          <w:sz w:val="28"/>
          <w:szCs w:val="28"/>
          <w:lang w:val="kk-KZ"/>
        </w:rPr>
        <w:t xml:space="preserve">қан </w:t>
      </w:r>
      <w:r w:rsidRPr="0033045B">
        <w:rPr>
          <w:sz w:val="28"/>
          <w:szCs w:val="28"/>
          <w:lang w:val="kk-KZ"/>
        </w:rPr>
        <w:t xml:space="preserve">тамырлар </w:t>
      </w:r>
      <w:r w:rsidRPr="0033045B">
        <w:rPr>
          <w:noProof/>
          <w:sz w:val="28"/>
          <w:szCs w:val="28"/>
          <w:lang w:val="kk-KZ"/>
        </w:rPr>
        <w:t xml:space="preserve">мүшеге ашылып, қарын-шадан артериялық қан </w:t>
      </w:r>
      <w:r w:rsidRPr="0033045B">
        <w:rPr>
          <w:sz w:val="28"/>
          <w:szCs w:val="28"/>
          <w:lang w:val="kk-KZ"/>
        </w:rPr>
        <w:t>тамырлар басталады.</w:t>
      </w:r>
    </w:p>
    <w:p w:rsidR="00DB0A59" w:rsidRPr="0033045B" w:rsidRDefault="00DB0A59" w:rsidP="00B136B8">
      <w:pPr>
        <w:jc w:val="both"/>
        <w:rPr>
          <w:sz w:val="28"/>
          <w:szCs w:val="28"/>
          <w:lang w:val="kk-KZ"/>
        </w:rPr>
      </w:pPr>
      <w:r w:rsidRPr="0033045B">
        <w:rPr>
          <w:noProof/>
          <w:sz w:val="28"/>
          <w:szCs w:val="28"/>
          <w:lang w:val="kk-KZ"/>
        </w:rPr>
        <w:t xml:space="preserve">Омыртқасыздарда қан ұлпаларға оттегіні тасымалдайды </w:t>
      </w:r>
      <w:r w:rsidRPr="0033045B">
        <w:rPr>
          <w:sz w:val="28"/>
          <w:szCs w:val="28"/>
          <w:lang w:val="kk-KZ"/>
        </w:rPr>
        <w:t xml:space="preserve">да, </w:t>
      </w:r>
      <w:r w:rsidRPr="0033045B">
        <w:rPr>
          <w:noProof/>
          <w:sz w:val="28"/>
          <w:szCs w:val="28"/>
          <w:lang w:val="kk-KZ"/>
        </w:rPr>
        <w:t xml:space="preserve">көмірқышқыл газын кері тасиды жэне қоректік заттарды, гормон-дарды, </w:t>
      </w:r>
      <w:r w:rsidRPr="0033045B">
        <w:rPr>
          <w:sz w:val="28"/>
          <w:szCs w:val="28"/>
          <w:lang w:val="kk-KZ"/>
        </w:rPr>
        <w:t xml:space="preserve">сонымен </w:t>
      </w:r>
      <w:r w:rsidRPr="0033045B">
        <w:rPr>
          <w:noProof/>
          <w:sz w:val="28"/>
          <w:szCs w:val="28"/>
          <w:lang w:val="kk-KZ"/>
        </w:rPr>
        <w:t xml:space="preserve">бірге азоттық алмасудың қалдық өнімдерін </w:t>
      </w:r>
      <w:r w:rsidRPr="0033045B">
        <w:rPr>
          <w:sz w:val="28"/>
          <w:szCs w:val="28"/>
          <w:lang w:val="kk-KZ"/>
        </w:rPr>
        <w:t>тасы</w:t>
      </w:r>
      <w:r w:rsidRPr="0033045B">
        <w:rPr>
          <w:sz w:val="28"/>
          <w:szCs w:val="28"/>
          <w:lang w:val="kk-KZ"/>
        </w:rPr>
        <w:softHyphen/>
        <w:t xml:space="preserve">малдайды. </w:t>
      </w:r>
      <w:r w:rsidRPr="0033045B">
        <w:rPr>
          <w:noProof/>
          <w:sz w:val="28"/>
          <w:szCs w:val="28"/>
          <w:lang w:val="kk-KZ"/>
        </w:rPr>
        <w:t xml:space="preserve">Омырткасыздардың қанының құрамында омыртқалы-лармен салыстырғанда </w:t>
      </w:r>
      <w:r w:rsidRPr="0033045B">
        <w:rPr>
          <w:sz w:val="28"/>
          <w:szCs w:val="28"/>
          <w:lang w:val="kk-KZ"/>
        </w:rPr>
        <w:t xml:space="preserve">белок жэне </w:t>
      </w:r>
      <w:r w:rsidRPr="0033045B">
        <w:rPr>
          <w:noProof/>
          <w:sz w:val="28"/>
          <w:szCs w:val="28"/>
          <w:lang w:val="kk-KZ"/>
        </w:rPr>
        <w:t xml:space="preserve">қан жасушаларының элементтердің мөлшері аз болады. Көптеген омыртқасыздардың қанның арнайы қан жасушалары </w:t>
      </w:r>
      <w:r w:rsidRPr="0033045B">
        <w:rPr>
          <w:sz w:val="28"/>
          <w:szCs w:val="28"/>
          <w:lang w:val="kk-KZ"/>
        </w:rPr>
        <w:t xml:space="preserve">тек лейкоциттерден </w:t>
      </w:r>
      <w:r w:rsidRPr="0033045B">
        <w:rPr>
          <w:noProof/>
          <w:sz w:val="28"/>
          <w:szCs w:val="28"/>
          <w:lang w:val="kk-KZ"/>
        </w:rPr>
        <w:t xml:space="preserve">тұрады. Сондықтан омыртқасыз-дардың қарапайым қаны оттегіні эртүрлі тэсілдермен тасымалдау арқылы толықтырады, яғни оттегіні </w:t>
      </w:r>
      <w:r w:rsidRPr="0033045B">
        <w:rPr>
          <w:sz w:val="28"/>
          <w:szCs w:val="28"/>
          <w:lang w:val="kk-KZ"/>
        </w:rPr>
        <w:t xml:space="preserve">тасымалдау </w:t>
      </w:r>
      <w:r w:rsidRPr="0033045B">
        <w:rPr>
          <w:noProof/>
          <w:sz w:val="28"/>
          <w:szCs w:val="28"/>
          <w:lang w:val="kk-KZ"/>
        </w:rPr>
        <w:t xml:space="preserve">кезінде </w:t>
      </w:r>
      <w:r w:rsidRPr="0033045B">
        <w:rPr>
          <w:sz w:val="28"/>
          <w:szCs w:val="28"/>
          <w:lang w:val="kk-KZ"/>
        </w:rPr>
        <w:t xml:space="preserve">гемоглобин, </w:t>
      </w:r>
      <w:r w:rsidRPr="0033045B">
        <w:rPr>
          <w:noProof/>
          <w:sz w:val="28"/>
          <w:szCs w:val="28"/>
          <w:lang w:val="kk-KZ"/>
        </w:rPr>
        <w:t>гемоцианин немесе басқа тыныс алатын пигменттерді пайдаланады.</w:t>
      </w:r>
    </w:p>
    <w:p w:rsidR="00DB0A59" w:rsidRPr="0033045B" w:rsidRDefault="00DB0A59" w:rsidP="00B136B8">
      <w:pPr>
        <w:jc w:val="both"/>
        <w:rPr>
          <w:sz w:val="28"/>
          <w:szCs w:val="28"/>
          <w:lang w:val="kk-KZ"/>
        </w:rPr>
      </w:pPr>
      <w:r w:rsidRPr="0033045B">
        <w:rPr>
          <w:noProof/>
          <w:sz w:val="28"/>
          <w:szCs w:val="28"/>
          <w:lang w:val="kk-KZ"/>
        </w:rPr>
        <w:t xml:space="preserve">Омыртқасыздарда гемоглобиннің дамуы омыртқалылардың гемоглобинінің дамуына тэуелсіз жүреді, себебі </w:t>
      </w:r>
      <w:r w:rsidRPr="0033045B">
        <w:rPr>
          <w:sz w:val="28"/>
          <w:szCs w:val="28"/>
          <w:lang w:val="kk-KZ"/>
        </w:rPr>
        <w:t xml:space="preserve">осы </w:t>
      </w:r>
      <w:r w:rsidRPr="0033045B">
        <w:rPr>
          <w:noProof/>
          <w:sz w:val="28"/>
          <w:szCs w:val="28"/>
          <w:lang w:val="kk-KZ"/>
        </w:rPr>
        <w:t xml:space="preserve">пигменттің атқа-ратын қызметі эртүрлі болуымен ерекшеленеді. Яғни омыртқасыздарда ол қор жинақтау қызметін атқарады, себебі қолайсыз ортада оттегінің аз мөлшерін толықтырып, қорганыштың қызметін атқарады деген жорамалдар </w:t>
      </w:r>
      <w:r w:rsidRPr="0033045B">
        <w:rPr>
          <w:sz w:val="28"/>
          <w:szCs w:val="28"/>
          <w:lang w:val="kk-KZ"/>
        </w:rPr>
        <w:t>бар.</w:t>
      </w:r>
    </w:p>
    <w:p w:rsidR="00DB0A59" w:rsidRPr="0033045B" w:rsidRDefault="00DB0A59" w:rsidP="00B136B8">
      <w:pPr>
        <w:jc w:val="both"/>
        <w:rPr>
          <w:sz w:val="28"/>
          <w:szCs w:val="28"/>
          <w:lang w:val="kk-KZ"/>
        </w:rPr>
      </w:pPr>
      <w:r w:rsidRPr="0033045B">
        <w:rPr>
          <w:noProof/>
          <w:sz w:val="28"/>
          <w:szCs w:val="28"/>
          <w:lang w:val="kk-KZ"/>
        </w:rPr>
        <w:t>Тірі организмдердің тіршілігі күрделенген сайын қанның құрамындағы оттегінің мөлшері көбейе түседі, яғни тыныс алу пигменттердің оттегіні сіңіру қабілеті арта түседі (43-кесте).</w:t>
      </w:r>
    </w:p>
    <w:p w:rsidR="00DB0A59" w:rsidRPr="0033045B" w:rsidRDefault="00DB0A59" w:rsidP="00B136B8">
      <w:pPr>
        <w:jc w:val="both"/>
        <w:rPr>
          <w:sz w:val="28"/>
          <w:szCs w:val="28"/>
        </w:rPr>
      </w:pPr>
      <w:r w:rsidRPr="0033045B">
        <w:rPr>
          <w:noProof/>
          <w:sz w:val="28"/>
          <w:szCs w:val="28"/>
        </w:rPr>
        <w:t xml:space="preserve">Гемолобин ерте пайда болған </w:t>
      </w:r>
      <w:r w:rsidRPr="0033045B">
        <w:rPr>
          <w:sz w:val="28"/>
          <w:szCs w:val="28"/>
        </w:rPr>
        <w:t xml:space="preserve">деген болжамдар бар. </w:t>
      </w:r>
      <w:r w:rsidRPr="0033045B">
        <w:rPr>
          <w:noProof/>
          <w:sz w:val="28"/>
          <w:szCs w:val="28"/>
        </w:rPr>
        <w:t xml:space="preserve">Себебі кейбір бактериялар </w:t>
      </w:r>
      <w:r w:rsidRPr="0033045B">
        <w:rPr>
          <w:sz w:val="28"/>
          <w:szCs w:val="28"/>
        </w:rPr>
        <w:t xml:space="preserve">амин </w:t>
      </w:r>
      <w:r w:rsidRPr="0033045B">
        <w:rPr>
          <w:noProof/>
          <w:sz w:val="28"/>
          <w:szCs w:val="28"/>
        </w:rPr>
        <w:t xml:space="preserve">қышқылының бір бөлігі жоғары сатыдағы эурокариоттардың глобиніне ұқсас гемопротеинді синтездейді, сондықтан </w:t>
      </w:r>
      <w:r w:rsidRPr="0033045B">
        <w:rPr>
          <w:sz w:val="28"/>
          <w:szCs w:val="28"/>
        </w:rPr>
        <w:t xml:space="preserve">гемоглобин </w:t>
      </w:r>
      <w:r w:rsidRPr="0033045B">
        <w:rPr>
          <w:noProof/>
          <w:sz w:val="28"/>
          <w:szCs w:val="28"/>
        </w:rPr>
        <w:t xml:space="preserve">алғаш рет прокариоттарда пайда болған деп есептелінеді. Бірақ эурокариоттар мен прокариоттардың эволюциясы конвергентгі болуы мүмкін. Гемолгобин жалпақ, жұмыр жэне буылт-тық құрттарда, буынаяқтыларда, моллюскаларда, тікенектерілерде, балықтарда, қосмекенділерде, бауырымен жорғалаушыларда, құстарда, сүтқоректілерде де кездеседі. Омыртқасыздардың гемогло-биніннің молекулалық массасы </w:t>
      </w:r>
      <w:r w:rsidRPr="0033045B">
        <w:rPr>
          <w:sz w:val="28"/>
          <w:szCs w:val="28"/>
        </w:rPr>
        <w:t xml:space="preserve">17 000-2 750 000 </w:t>
      </w:r>
      <w:r w:rsidRPr="0033045B">
        <w:rPr>
          <w:noProof/>
          <w:sz w:val="28"/>
          <w:szCs w:val="28"/>
        </w:rPr>
        <w:t xml:space="preserve">шамада өзгеріп тұрады. Көптеген буынаяқтыларда </w:t>
      </w:r>
      <w:r w:rsidRPr="0033045B">
        <w:rPr>
          <w:sz w:val="28"/>
          <w:szCs w:val="28"/>
        </w:rPr>
        <w:t xml:space="preserve">жэне моллюскаларда </w:t>
      </w:r>
      <w:r w:rsidRPr="0033045B">
        <w:rPr>
          <w:noProof/>
          <w:sz w:val="28"/>
          <w:szCs w:val="28"/>
        </w:rPr>
        <w:t xml:space="preserve">құрамында </w:t>
      </w:r>
      <w:r w:rsidRPr="0033045B">
        <w:rPr>
          <w:sz w:val="28"/>
          <w:szCs w:val="28"/>
        </w:rPr>
        <w:t xml:space="preserve">мысы бар белок - </w:t>
      </w:r>
      <w:r w:rsidRPr="0033045B">
        <w:rPr>
          <w:noProof/>
          <w:sz w:val="28"/>
          <w:szCs w:val="28"/>
        </w:rPr>
        <w:t xml:space="preserve">гемопианин кездеседі. Оның моллекулалық массасы </w:t>
      </w:r>
      <w:r w:rsidRPr="0033045B">
        <w:rPr>
          <w:sz w:val="28"/>
          <w:szCs w:val="28"/>
        </w:rPr>
        <w:t xml:space="preserve">400 000-5 000 000 </w:t>
      </w:r>
      <w:r w:rsidRPr="0033045B">
        <w:rPr>
          <w:noProof/>
          <w:sz w:val="28"/>
          <w:szCs w:val="28"/>
        </w:rPr>
        <w:t xml:space="preserve">тең. Омыртқасыздардың тыныс алу пигменті қанның өткізгіштік қабілетін арттырады. </w:t>
      </w:r>
      <w:r w:rsidRPr="0033045B">
        <w:rPr>
          <w:sz w:val="28"/>
          <w:szCs w:val="28"/>
        </w:rPr>
        <w:t xml:space="preserve">Сонымен </w:t>
      </w:r>
      <w:r w:rsidRPr="0033045B">
        <w:rPr>
          <w:noProof/>
          <w:sz w:val="28"/>
          <w:szCs w:val="28"/>
        </w:rPr>
        <w:t xml:space="preserve">бірге, ол қан сұйықты-ғының осмотикалық балансына </w:t>
      </w:r>
      <w:r w:rsidRPr="0033045B">
        <w:rPr>
          <w:sz w:val="28"/>
          <w:szCs w:val="28"/>
        </w:rPr>
        <w:t xml:space="preserve">да </w:t>
      </w:r>
      <w:r w:rsidRPr="0033045B">
        <w:rPr>
          <w:noProof/>
          <w:sz w:val="28"/>
          <w:szCs w:val="28"/>
        </w:rPr>
        <w:t xml:space="preserve">қатысады. Көптеген жәндіктердің қандарында еріген оттегі болса </w:t>
      </w:r>
      <w:r w:rsidRPr="0033045B">
        <w:rPr>
          <w:sz w:val="28"/>
          <w:szCs w:val="28"/>
        </w:rPr>
        <w:t xml:space="preserve">да, тыныс алу </w:t>
      </w:r>
      <w:r w:rsidRPr="0033045B">
        <w:rPr>
          <w:noProof/>
          <w:sz w:val="28"/>
          <w:szCs w:val="28"/>
        </w:rPr>
        <w:t>пигментері мүлде болмайды.</w:t>
      </w:r>
    </w:p>
    <w:p w:rsidR="00DB0A59" w:rsidRPr="0033045B" w:rsidRDefault="00DB0A59" w:rsidP="00B136B8">
      <w:pPr>
        <w:jc w:val="both"/>
        <w:rPr>
          <w:sz w:val="28"/>
          <w:szCs w:val="28"/>
          <w:lang w:val="kk-KZ"/>
        </w:rPr>
      </w:pPr>
      <w:r w:rsidRPr="0033045B">
        <w:rPr>
          <w:noProof/>
          <w:sz w:val="28"/>
          <w:szCs w:val="28"/>
          <w:lang w:val="kk-KZ"/>
        </w:rPr>
        <w:t xml:space="preserve"> Әр түрлі </w:t>
      </w:r>
      <w:r w:rsidRPr="0033045B">
        <w:rPr>
          <w:sz w:val="28"/>
          <w:szCs w:val="28"/>
          <w:lang w:val="kk-KZ"/>
        </w:rPr>
        <w:t xml:space="preserve">тыныс алу </w:t>
      </w:r>
      <w:r w:rsidRPr="0033045B">
        <w:rPr>
          <w:noProof/>
          <w:sz w:val="28"/>
          <w:szCs w:val="28"/>
          <w:lang w:val="kk-KZ"/>
        </w:rPr>
        <w:t>пигменттерінің оттегіні сіңіруі</w:t>
      </w:r>
    </w:p>
    <w:p w:rsidR="00DB0A59" w:rsidRPr="0033045B" w:rsidRDefault="00DB0A59" w:rsidP="00B136B8">
      <w:pPr>
        <w:jc w:val="both"/>
        <w:rPr>
          <w:sz w:val="28"/>
          <w:szCs w:val="28"/>
          <w:lang w:val="kk-KZ"/>
        </w:rPr>
      </w:pPr>
      <w:r w:rsidRPr="0033045B">
        <w:rPr>
          <w:noProof/>
          <w:sz w:val="28"/>
          <w:szCs w:val="28"/>
          <w:lang w:val="kk-KZ"/>
        </w:rPr>
        <w:t>Жартылай хордалылардың қан тамырлары әлі эндотелиймен астарланбаған. Урохордалылардың жүрегі қарын маңындағы бұлшық еттің өсінкіні түрінде томпайып тұрады. Хордалыларда қанайналым жүйесі жақсы дамығанымен ерекшеленеді. Оларда жүрек, қантамырлары, қан дамыған.</w:t>
      </w:r>
    </w:p>
    <w:p w:rsidR="00DB0A59" w:rsidRPr="0033045B" w:rsidRDefault="00DB0A59" w:rsidP="00B136B8">
      <w:pPr>
        <w:jc w:val="both"/>
        <w:rPr>
          <w:sz w:val="28"/>
          <w:szCs w:val="28"/>
          <w:lang w:val="kk-KZ"/>
        </w:rPr>
      </w:pPr>
      <w:r w:rsidRPr="0033045B">
        <w:rPr>
          <w:noProof/>
          <w:sz w:val="28"/>
          <w:szCs w:val="28"/>
          <w:lang w:val="kk-KZ"/>
        </w:rPr>
        <w:t xml:space="preserve">Ланцетникте қанайналым жүйесі тұйық, жүрегі болмайды; оның қызметін алдыңғы бөлімдегі жуан қан тамыр </w:t>
      </w:r>
      <w:r w:rsidRPr="0033045B">
        <w:rPr>
          <w:sz w:val="28"/>
          <w:szCs w:val="28"/>
          <w:lang w:val="kk-KZ"/>
        </w:rPr>
        <w:t xml:space="preserve">- </w:t>
      </w:r>
      <w:r w:rsidRPr="0033045B">
        <w:rPr>
          <w:noProof/>
          <w:sz w:val="28"/>
          <w:szCs w:val="28"/>
          <w:lang w:val="kk-KZ"/>
        </w:rPr>
        <w:t xml:space="preserve">құрсақ қолқасы атқарады. Ең алғаш жүрек </w:t>
      </w:r>
      <w:r w:rsidRPr="0033045B">
        <w:rPr>
          <w:sz w:val="28"/>
          <w:szCs w:val="28"/>
          <w:lang w:val="kk-KZ"/>
        </w:rPr>
        <w:t xml:space="preserve">суда </w:t>
      </w:r>
      <w:r w:rsidRPr="0033045B">
        <w:rPr>
          <w:noProof/>
          <w:sz w:val="28"/>
          <w:szCs w:val="28"/>
          <w:lang w:val="kk-KZ"/>
        </w:rPr>
        <w:t>тіршілік ететін омыртқаларда, соның ішінде балықтарда пайда болған, олардың жүрегі екі қуысты, яғни жүрекше мен қарыншадан тұрады.</w:t>
      </w:r>
    </w:p>
    <w:p w:rsidR="00DB0A59" w:rsidRPr="0033045B" w:rsidRDefault="00DB0A59" w:rsidP="00B136B8">
      <w:pPr>
        <w:jc w:val="both"/>
        <w:rPr>
          <w:sz w:val="28"/>
          <w:szCs w:val="28"/>
          <w:lang w:val="kk-KZ"/>
        </w:rPr>
      </w:pPr>
      <w:r w:rsidRPr="0033045B">
        <w:rPr>
          <w:noProof/>
          <w:sz w:val="28"/>
          <w:szCs w:val="28"/>
          <w:lang w:val="kk-KZ"/>
        </w:rPr>
        <w:t xml:space="preserve">Қанайналу шеңбері біреу, </w:t>
      </w:r>
      <w:r w:rsidRPr="0033045B">
        <w:rPr>
          <w:sz w:val="28"/>
          <w:szCs w:val="28"/>
          <w:lang w:val="kk-KZ"/>
        </w:rPr>
        <w:t xml:space="preserve">артерия </w:t>
      </w:r>
      <w:r w:rsidRPr="0033045B">
        <w:rPr>
          <w:noProof/>
          <w:sz w:val="28"/>
          <w:szCs w:val="28"/>
          <w:lang w:val="kk-KZ"/>
        </w:rPr>
        <w:t xml:space="preserve">қаны </w:t>
      </w:r>
      <w:r w:rsidRPr="0033045B">
        <w:rPr>
          <w:sz w:val="28"/>
          <w:szCs w:val="28"/>
          <w:lang w:val="kk-KZ"/>
        </w:rPr>
        <w:t xml:space="preserve">мен вена </w:t>
      </w:r>
      <w:r w:rsidRPr="0033045B">
        <w:rPr>
          <w:noProof/>
          <w:sz w:val="28"/>
          <w:szCs w:val="28"/>
          <w:lang w:val="kk-KZ"/>
        </w:rPr>
        <w:t xml:space="preserve">қаны ара-ласпайды. Жүректен </w:t>
      </w:r>
      <w:r w:rsidRPr="0033045B">
        <w:rPr>
          <w:sz w:val="28"/>
          <w:szCs w:val="28"/>
          <w:lang w:val="kk-KZ"/>
        </w:rPr>
        <w:t xml:space="preserve">вена </w:t>
      </w:r>
      <w:r w:rsidRPr="0033045B">
        <w:rPr>
          <w:noProof/>
          <w:sz w:val="28"/>
          <w:szCs w:val="28"/>
          <w:lang w:val="kk-KZ"/>
        </w:rPr>
        <w:t xml:space="preserve">қаны желбезектерге келеді де, ол жерде тотығып, </w:t>
      </w:r>
      <w:r w:rsidRPr="0033045B">
        <w:rPr>
          <w:sz w:val="28"/>
          <w:szCs w:val="28"/>
          <w:lang w:val="kk-KZ"/>
        </w:rPr>
        <w:t xml:space="preserve">артерия </w:t>
      </w:r>
      <w:r w:rsidRPr="0033045B">
        <w:rPr>
          <w:noProof/>
          <w:sz w:val="28"/>
          <w:szCs w:val="28"/>
          <w:lang w:val="kk-KZ"/>
        </w:rPr>
        <w:t>қанына ай-налады, содан кейін дененің барлық</w:t>
      </w:r>
    </w:p>
    <w:p w:rsidR="00DB0A59" w:rsidRPr="0033045B" w:rsidRDefault="00DB0A59" w:rsidP="00B136B8">
      <w:pPr>
        <w:jc w:val="both"/>
        <w:rPr>
          <w:sz w:val="28"/>
          <w:szCs w:val="28"/>
          <w:lang w:val="kk-KZ"/>
        </w:rPr>
      </w:pPr>
      <w:r w:rsidRPr="0033045B">
        <w:rPr>
          <w:noProof/>
          <w:sz w:val="28"/>
          <w:szCs w:val="28"/>
          <w:lang w:val="kk-KZ"/>
        </w:rPr>
        <w:t>бөліктеріне        тарайды.</w:t>
      </w:r>
    </w:p>
    <w:p w:rsidR="00DB0A59" w:rsidRPr="0033045B" w:rsidRDefault="00DB0A59" w:rsidP="00B136B8">
      <w:pPr>
        <w:jc w:val="both"/>
        <w:rPr>
          <w:sz w:val="28"/>
          <w:szCs w:val="28"/>
          <w:lang w:val="kk-KZ"/>
        </w:rPr>
      </w:pPr>
      <w:r w:rsidRPr="0033045B">
        <w:rPr>
          <w:noProof/>
          <w:sz w:val="28"/>
          <w:szCs w:val="28"/>
          <w:lang w:val="kk-KZ"/>
        </w:rPr>
        <w:t xml:space="preserve">Жұрекке қан қайтадан </w:t>
      </w:r>
      <w:r w:rsidRPr="0033045B">
        <w:rPr>
          <w:sz w:val="28"/>
          <w:szCs w:val="28"/>
          <w:lang w:val="kk-KZ"/>
        </w:rPr>
        <w:t xml:space="preserve">вена </w:t>
      </w:r>
      <w:r w:rsidRPr="0033045B">
        <w:rPr>
          <w:noProof/>
          <w:sz w:val="28"/>
          <w:szCs w:val="28"/>
          <w:lang w:val="kk-KZ"/>
        </w:rPr>
        <w:t xml:space="preserve">қан тамырларымен қайтып оралады. Бауырымен жорға-лаушыларда жүректің қарын-шасы жартылай перде ар-қылы оң (венозды) жэне сол (артериальды) қарыншаға бөлінген. Қолтырауындардың қарыншасы толық бөлінген. Бірақ, бауырымен жорғалау-шылардың қаны элі </w:t>
      </w:r>
      <w:r w:rsidRPr="0033045B">
        <w:rPr>
          <w:sz w:val="28"/>
          <w:szCs w:val="28"/>
          <w:lang w:val="kk-KZ"/>
        </w:rPr>
        <w:t>арте</w:t>
      </w:r>
      <w:r w:rsidRPr="0033045B">
        <w:rPr>
          <w:sz w:val="28"/>
          <w:szCs w:val="28"/>
          <w:lang w:val="kk-KZ"/>
        </w:rPr>
        <w:softHyphen/>
        <w:t xml:space="preserve">риальды жэне венозды болып </w:t>
      </w:r>
      <w:r w:rsidRPr="0033045B">
        <w:rPr>
          <w:noProof/>
          <w:sz w:val="28"/>
          <w:szCs w:val="28"/>
          <w:lang w:val="kk-KZ"/>
        </w:rPr>
        <w:t>толық бөліне қоймаған-дықтан олардың денесіне аралас қан таралады.</w:t>
      </w:r>
    </w:p>
    <w:p w:rsidR="00DB0A59" w:rsidRPr="0033045B" w:rsidRDefault="00DB0A59" w:rsidP="00B136B8">
      <w:pPr>
        <w:jc w:val="both"/>
        <w:rPr>
          <w:sz w:val="28"/>
          <w:szCs w:val="28"/>
        </w:rPr>
      </w:pPr>
      <w:r w:rsidRPr="0033045B">
        <w:rPr>
          <w:noProof/>
          <w:sz w:val="28"/>
          <w:szCs w:val="28"/>
          <w:lang w:val="kk-KZ"/>
        </w:rPr>
        <w:t xml:space="preserve">Қүрлықтағы омыртқа-ларда ароморфоздың арқа-сында үш, одан кейін төрт қуысты жүрек дамыған. </w:t>
      </w:r>
      <w:r w:rsidRPr="0033045B">
        <w:rPr>
          <w:noProof/>
          <w:sz w:val="28"/>
          <w:szCs w:val="28"/>
        </w:rPr>
        <w:t>Құс-</w:t>
      </w:r>
    </w:p>
    <w:p w:rsidR="00DB0A59" w:rsidRPr="0033045B" w:rsidRDefault="00DB0A59" w:rsidP="0011234C">
      <w:pPr>
        <w:rPr>
          <w:sz w:val="28"/>
          <w:szCs w:val="28"/>
        </w:rPr>
      </w:pPr>
      <w:r w:rsidRPr="0033045B">
        <w:rPr>
          <w:noProof/>
          <w:sz w:val="28"/>
          <w:szCs w:val="28"/>
        </w:rPr>
        <w:pict>
          <v:shape id="Рисунок 10" o:spid="_x0000_i1026" type="#_x0000_t75" style="width:154.2pt;height:149.4pt;visibility:visible">
            <v:imagedata r:id="rId7" o:title=""/>
          </v:shape>
        </w:pict>
      </w:r>
    </w:p>
    <w:p w:rsidR="00DB0A59" w:rsidRPr="0033045B" w:rsidRDefault="00DB0A59" w:rsidP="0011234C">
      <w:pPr>
        <w:rPr>
          <w:sz w:val="28"/>
          <w:szCs w:val="28"/>
        </w:rPr>
      </w:pPr>
      <w:r w:rsidRPr="0033045B">
        <w:rPr>
          <w:noProof/>
          <w:sz w:val="28"/>
          <w:szCs w:val="28"/>
        </w:rPr>
        <w:t>Адамныц жүрегі</w:t>
      </w:r>
    </w:p>
    <w:p w:rsidR="00DB0A59" w:rsidRPr="0033045B" w:rsidRDefault="00DB0A59" w:rsidP="00B136B8">
      <w:pPr>
        <w:jc w:val="both"/>
        <w:rPr>
          <w:sz w:val="28"/>
          <w:szCs w:val="28"/>
        </w:rPr>
      </w:pPr>
      <w:r w:rsidRPr="0033045B">
        <w:rPr>
          <w:b/>
          <w:bCs/>
          <w:sz w:val="28"/>
          <w:szCs w:val="28"/>
        </w:rPr>
        <w:t xml:space="preserve">1- </w:t>
      </w:r>
      <w:r w:rsidRPr="0033045B">
        <w:rPr>
          <w:b/>
          <w:bCs/>
          <w:noProof/>
          <w:sz w:val="28"/>
          <w:szCs w:val="28"/>
        </w:rPr>
        <w:t xml:space="preserve">қолқа доғасы, </w:t>
      </w:r>
      <w:r w:rsidRPr="0033045B">
        <w:rPr>
          <w:b/>
          <w:bCs/>
          <w:sz w:val="28"/>
          <w:szCs w:val="28"/>
        </w:rPr>
        <w:t xml:space="preserve">2 - </w:t>
      </w:r>
      <w:r w:rsidRPr="0033045B">
        <w:rPr>
          <w:b/>
          <w:bCs/>
          <w:noProof/>
          <w:sz w:val="28"/>
          <w:szCs w:val="28"/>
        </w:rPr>
        <w:t xml:space="preserve">өкпе артериясы, </w:t>
      </w:r>
      <w:r w:rsidRPr="0033045B">
        <w:rPr>
          <w:b/>
          <w:bCs/>
          <w:sz w:val="28"/>
          <w:szCs w:val="28"/>
        </w:rPr>
        <w:t xml:space="preserve">3 - </w:t>
      </w:r>
      <w:r w:rsidRPr="0033045B">
        <w:rPr>
          <w:b/>
          <w:bCs/>
          <w:noProof/>
          <w:sz w:val="28"/>
          <w:szCs w:val="28"/>
        </w:rPr>
        <w:t xml:space="preserve">өкпе венасы, </w:t>
      </w:r>
      <w:r w:rsidRPr="0033045B">
        <w:rPr>
          <w:b/>
          <w:bCs/>
          <w:sz w:val="28"/>
          <w:szCs w:val="28"/>
        </w:rPr>
        <w:t xml:space="preserve">4 - </w:t>
      </w:r>
      <w:r w:rsidRPr="0033045B">
        <w:rPr>
          <w:b/>
          <w:bCs/>
          <w:noProof/>
          <w:sz w:val="28"/>
          <w:szCs w:val="28"/>
        </w:rPr>
        <w:t xml:space="preserve">жарты ай тәрізді ңақпаша, </w:t>
      </w:r>
      <w:r w:rsidRPr="0033045B">
        <w:rPr>
          <w:b/>
          <w:bCs/>
          <w:sz w:val="28"/>
          <w:szCs w:val="28"/>
        </w:rPr>
        <w:t xml:space="preserve">5 - </w:t>
      </w:r>
      <w:r w:rsidRPr="0033045B">
        <w:rPr>
          <w:b/>
          <w:bCs/>
          <w:noProof/>
          <w:sz w:val="28"/>
          <w:szCs w:val="28"/>
        </w:rPr>
        <w:t xml:space="preserve">сол жүрекше, </w:t>
      </w:r>
      <w:r w:rsidRPr="0033045B">
        <w:rPr>
          <w:b/>
          <w:bCs/>
          <w:sz w:val="28"/>
          <w:szCs w:val="28"/>
        </w:rPr>
        <w:t xml:space="preserve">6 - </w:t>
      </w:r>
      <w:r w:rsidRPr="0033045B">
        <w:rPr>
          <w:b/>
          <w:bCs/>
          <w:noProof/>
          <w:sz w:val="28"/>
          <w:szCs w:val="28"/>
        </w:rPr>
        <w:t xml:space="preserve">жақгаулы қақпаша, </w:t>
      </w:r>
      <w:r w:rsidRPr="0033045B">
        <w:rPr>
          <w:b/>
          <w:bCs/>
          <w:sz w:val="28"/>
          <w:szCs w:val="28"/>
        </w:rPr>
        <w:t xml:space="preserve">7 - </w:t>
      </w:r>
      <w:r w:rsidRPr="0033045B">
        <w:rPr>
          <w:b/>
          <w:bCs/>
          <w:noProof/>
          <w:sz w:val="28"/>
          <w:szCs w:val="28"/>
        </w:rPr>
        <w:t xml:space="preserve">сол қарынша, </w:t>
      </w:r>
      <w:r w:rsidRPr="0033045B">
        <w:rPr>
          <w:b/>
          <w:bCs/>
          <w:sz w:val="28"/>
          <w:szCs w:val="28"/>
        </w:rPr>
        <w:t xml:space="preserve">8 - </w:t>
      </w:r>
      <w:r w:rsidRPr="0033045B">
        <w:rPr>
          <w:b/>
          <w:bCs/>
          <w:noProof/>
          <w:sz w:val="28"/>
          <w:szCs w:val="28"/>
        </w:rPr>
        <w:t xml:space="preserve">жоғары қуысты </w:t>
      </w:r>
      <w:r w:rsidRPr="0033045B">
        <w:rPr>
          <w:b/>
          <w:bCs/>
          <w:sz w:val="28"/>
          <w:szCs w:val="28"/>
        </w:rPr>
        <w:t xml:space="preserve">вена, 9 - </w:t>
      </w:r>
      <w:r w:rsidRPr="0033045B">
        <w:rPr>
          <w:b/>
          <w:bCs/>
          <w:noProof/>
          <w:sz w:val="28"/>
          <w:szCs w:val="28"/>
        </w:rPr>
        <w:t xml:space="preserve">оң жүрекше, </w:t>
      </w:r>
      <w:r w:rsidRPr="0033045B">
        <w:rPr>
          <w:b/>
          <w:bCs/>
          <w:sz w:val="28"/>
          <w:szCs w:val="28"/>
        </w:rPr>
        <w:t>10 -</w:t>
      </w:r>
      <w:r w:rsidRPr="0033045B">
        <w:rPr>
          <w:b/>
          <w:bCs/>
          <w:noProof/>
          <w:sz w:val="28"/>
          <w:szCs w:val="28"/>
        </w:rPr>
        <w:t xml:space="preserve">төменгі қуысты </w:t>
      </w:r>
      <w:r w:rsidRPr="0033045B">
        <w:rPr>
          <w:b/>
          <w:bCs/>
          <w:sz w:val="28"/>
          <w:szCs w:val="28"/>
        </w:rPr>
        <w:t xml:space="preserve">вена, 11 - </w:t>
      </w:r>
      <w:r w:rsidRPr="0033045B">
        <w:rPr>
          <w:b/>
          <w:bCs/>
          <w:noProof/>
          <w:sz w:val="28"/>
          <w:szCs w:val="28"/>
        </w:rPr>
        <w:t>оң қарынша</w:t>
      </w:r>
    </w:p>
    <w:p w:rsidR="00DB0A59" w:rsidRPr="0033045B" w:rsidRDefault="00DB0A59" w:rsidP="00B136B8">
      <w:pPr>
        <w:jc w:val="both"/>
        <w:rPr>
          <w:sz w:val="28"/>
          <w:szCs w:val="28"/>
        </w:rPr>
      </w:pPr>
      <w:r w:rsidRPr="0033045B">
        <w:rPr>
          <w:sz w:val="28"/>
          <w:szCs w:val="28"/>
        </w:rPr>
        <w:t xml:space="preserve">тар мен </w:t>
      </w:r>
      <w:r w:rsidRPr="0033045B">
        <w:rPr>
          <w:noProof/>
          <w:sz w:val="28"/>
          <w:szCs w:val="28"/>
        </w:rPr>
        <w:t xml:space="preserve">сүтқоректілердщ бұлшықетті жүректері </w:t>
      </w:r>
      <w:r w:rsidRPr="0033045B">
        <w:rPr>
          <w:sz w:val="28"/>
          <w:szCs w:val="28"/>
        </w:rPr>
        <w:t xml:space="preserve">терт </w:t>
      </w:r>
      <w:r w:rsidRPr="0033045B">
        <w:rPr>
          <w:noProof/>
          <w:sz w:val="28"/>
          <w:szCs w:val="28"/>
        </w:rPr>
        <w:t>қуысқа, яғни екі жүрекше мен екі қарыншаға бөлінген (192-сурепі).</w:t>
      </w:r>
    </w:p>
    <w:p w:rsidR="00DB0A59" w:rsidRPr="0033045B" w:rsidRDefault="00DB0A59" w:rsidP="00B136B8">
      <w:pPr>
        <w:jc w:val="both"/>
        <w:rPr>
          <w:sz w:val="28"/>
          <w:szCs w:val="28"/>
        </w:rPr>
      </w:pPr>
      <w:r w:rsidRPr="0033045B">
        <w:rPr>
          <w:noProof/>
          <w:sz w:val="28"/>
          <w:szCs w:val="28"/>
        </w:rPr>
        <w:t xml:space="preserve">Қанайналым жүйесінің екі шеңбері </w:t>
      </w:r>
      <w:r w:rsidRPr="0033045B">
        <w:rPr>
          <w:sz w:val="28"/>
          <w:szCs w:val="28"/>
        </w:rPr>
        <w:t xml:space="preserve">бар, </w:t>
      </w:r>
      <w:r w:rsidRPr="0033045B">
        <w:rPr>
          <w:noProof/>
          <w:sz w:val="28"/>
          <w:szCs w:val="28"/>
        </w:rPr>
        <w:t xml:space="preserve">оның бірі </w:t>
      </w:r>
      <w:r w:rsidRPr="0033045B">
        <w:rPr>
          <w:sz w:val="28"/>
          <w:szCs w:val="28"/>
        </w:rPr>
        <w:t xml:space="preserve">- </w:t>
      </w:r>
      <w:r w:rsidRPr="0033045B">
        <w:rPr>
          <w:noProof/>
          <w:sz w:val="28"/>
          <w:szCs w:val="28"/>
        </w:rPr>
        <w:t xml:space="preserve">үлкен, екіншісі </w:t>
      </w:r>
      <w:r w:rsidRPr="0033045B">
        <w:rPr>
          <w:sz w:val="28"/>
          <w:szCs w:val="28"/>
        </w:rPr>
        <w:t xml:space="preserve">- </w:t>
      </w:r>
      <w:r w:rsidRPr="0033045B">
        <w:rPr>
          <w:noProof/>
          <w:sz w:val="28"/>
          <w:szCs w:val="28"/>
        </w:rPr>
        <w:t xml:space="preserve">кіші қанайналу шеңбері. </w:t>
      </w:r>
      <w:r w:rsidRPr="0033045B">
        <w:rPr>
          <w:sz w:val="28"/>
          <w:szCs w:val="28"/>
        </w:rPr>
        <w:t xml:space="preserve">Осы </w:t>
      </w:r>
      <w:r w:rsidRPr="0033045B">
        <w:rPr>
          <w:noProof/>
          <w:sz w:val="28"/>
          <w:szCs w:val="28"/>
        </w:rPr>
        <w:t xml:space="preserve">қанайналу шеңберінің нэтижесінде </w:t>
      </w:r>
      <w:r w:rsidRPr="0033045B">
        <w:rPr>
          <w:sz w:val="28"/>
          <w:szCs w:val="28"/>
        </w:rPr>
        <w:t xml:space="preserve">артерия </w:t>
      </w:r>
      <w:r w:rsidRPr="0033045B">
        <w:rPr>
          <w:noProof/>
          <w:sz w:val="28"/>
          <w:szCs w:val="28"/>
        </w:rPr>
        <w:t xml:space="preserve">қаны </w:t>
      </w:r>
      <w:r w:rsidRPr="0033045B">
        <w:rPr>
          <w:sz w:val="28"/>
          <w:szCs w:val="28"/>
        </w:rPr>
        <w:t xml:space="preserve">мен вена </w:t>
      </w:r>
      <w:r w:rsidRPr="0033045B">
        <w:rPr>
          <w:noProof/>
          <w:sz w:val="28"/>
          <w:szCs w:val="28"/>
        </w:rPr>
        <w:t xml:space="preserve">қаны араласпайды. </w:t>
      </w:r>
      <w:r w:rsidRPr="0033045B">
        <w:rPr>
          <w:sz w:val="28"/>
          <w:szCs w:val="28"/>
        </w:rPr>
        <w:t xml:space="preserve">Артерия </w:t>
      </w:r>
      <w:r w:rsidRPr="0033045B">
        <w:rPr>
          <w:noProof/>
          <w:sz w:val="28"/>
          <w:szCs w:val="28"/>
        </w:rPr>
        <w:t xml:space="preserve">қаны жүректен шығады, </w:t>
      </w:r>
      <w:r w:rsidRPr="0033045B">
        <w:rPr>
          <w:sz w:val="28"/>
          <w:szCs w:val="28"/>
        </w:rPr>
        <w:t xml:space="preserve">вена </w:t>
      </w:r>
      <w:r w:rsidRPr="0033045B">
        <w:rPr>
          <w:noProof/>
          <w:sz w:val="28"/>
          <w:szCs w:val="28"/>
        </w:rPr>
        <w:t>қаны жүрекке қайтып келеді.</w:t>
      </w:r>
    </w:p>
    <w:p w:rsidR="00DB0A59" w:rsidRPr="0033045B" w:rsidRDefault="00DB0A59" w:rsidP="00B136B8">
      <w:pPr>
        <w:jc w:val="both"/>
        <w:rPr>
          <w:sz w:val="28"/>
          <w:szCs w:val="28"/>
        </w:rPr>
      </w:pPr>
      <w:r w:rsidRPr="0033045B">
        <w:rPr>
          <w:noProof/>
          <w:sz w:val="28"/>
          <w:szCs w:val="28"/>
        </w:rPr>
        <w:t>Омыртқалылардың жүрегін миогендік. типке жатқызады, себебі оның жиырылуы іштен, ол арнайы жиырылатын миофибриллалар деп аталынатын элементтері арқылы жүреді.</w:t>
      </w:r>
    </w:p>
    <w:p w:rsidR="00DB0A59" w:rsidRPr="0033045B" w:rsidRDefault="00DB0A59" w:rsidP="00B136B8">
      <w:pPr>
        <w:jc w:val="both"/>
        <w:rPr>
          <w:sz w:val="28"/>
          <w:szCs w:val="28"/>
        </w:rPr>
      </w:pPr>
      <w:r w:rsidRPr="0033045B">
        <w:rPr>
          <w:noProof/>
          <w:sz w:val="28"/>
          <w:szCs w:val="28"/>
        </w:rPr>
        <w:t xml:space="preserve">Балықтарда, қосмекенділерде </w:t>
      </w:r>
      <w:r w:rsidRPr="0033045B">
        <w:rPr>
          <w:sz w:val="28"/>
          <w:szCs w:val="28"/>
        </w:rPr>
        <w:t xml:space="preserve">жэне бауырымен </w:t>
      </w:r>
      <w:r w:rsidRPr="0033045B">
        <w:rPr>
          <w:noProof/>
          <w:sz w:val="28"/>
          <w:szCs w:val="28"/>
        </w:rPr>
        <w:t xml:space="preserve">жорғалау-шыларда жүректің </w:t>
      </w:r>
      <w:r w:rsidRPr="0033045B">
        <w:rPr>
          <w:sz w:val="28"/>
          <w:szCs w:val="28"/>
        </w:rPr>
        <w:t xml:space="preserve">жиырылуы вена </w:t>
      </w:r>
      <w:r w:rsidRPr="0033045B">
        <w:rPr>
          <w:noProof/>
          <w:sz w:val="28"/>
          <w:szCs w:val="28"/>
        </w:rPr>
        <w:t xml:space="preserve">қолтығы жұқа қабырғаларында орналасқан бұлшық еттердің жиырылуынан басталады жэне ол жүрекшедегі ішкі өткізгіш жүйелерге қарыншаға жиырылады. Қү_стар мен сүтқоректілерде </w:t>
      </w:r>
      <w:r w:rsidRPr="0033045B">
        <w:rPr>
          <w:sz w:val="28"/>
          <w:szCs w:val="28"/>
        </w:rPr>
        <w:t xml:space="preserve">вена </w:t>
      </w:r>
      <w:r w:rsidRPr="0033045B">
        <w:rPr>
          <w:noProof/>
          <w:sz w:val="28"/>
          <w:szCs w:val="28"/>
        </w:rPr>
        <w:t xml:space="preserve">қолтығы </w:t>
      </w:r>
      <w:r w:rsidRPr="0033045B">
        <w:rPr>
          <w:sz w:val="28"/>
          <w:szCs w:val="28"/>
        </w:rPr>
        <w:t>болмайды.</w:t>
      </w:r>
    </w:p>
    <w:p w:rsidR="00DB0A59" w:rsidRPr="0033045B" w:rsidRDefault="00DB0A59" w:rsidP="00B136B8">
      <w:pPr>
        <w:jc w:val="both"/>
        <w:rPr>
          <w:sz w:val="28"/>
          <w:szCs w:val="28"/>
        </w:rPr>
      </w:pPr>
      <w:r w:rsidRPr="0033045B">
        <w:rPr>
          <w:noProof/>
          <w:sz w:val="28"/>
          <w:szCs w:val="28"/>
        </w:rPr>
        <w:t xml:space="preserve">Омыртқалыларда қанның құрылысы мен қызметі күрделене түседі. Қан арнайы элементтерден (жасушалардан) жэне плазмадан тұрады, оның массасы </w:t>
      </w:r>
      <w:r w:rsidRPr="0033045B">
        <w:rPr>
          <w:sz w:val="28"/>
          <w:szCs w:val="28"/>
        </w:rPr>
        <w:t xml:space="preserve">да мол. Мысалы, </w:t>
      </w:r>
      <w:r w:rsidRPr="0033045B">
        <w:rPr>
          <w:noProof/>
          <w:sz w:val="28"/>
          <w:szCs w:val="28"/>
        </w:rPr>
        <w:t xml:space="preserve">сүтқоректілер қанының клеткалық салмағы </w:t>
      </w:r>
      <w:r w:rsidRPr="0033045B">
        <w:rPr>
          <w:sz w:val="28"/>
          <w:szCs w:val="28"/>
        </w:rPr>
        <w:t xml:space="preserve">45%, </w:t>
      </w:r>
      <w:r w:rsidRPr="0033045B">
        <w:rPr>
          <w:noProof/>
          <w:sz w:val="28"/>
          <w:szCs w:val="28"/>
        </w:rPr>
        <w:t xml:space="preserve">плазмансы </w:t>
      </w:r>
      <w:r w:rsidRPr="0033045B">
        <w:rPr>
          <w:sz w:val="28"/>
          <w:szCs w:val="28"/>
        </w:rPr>
        <w:t xml:space="preserve">- 55%. </w:t>
      </w:r>
      <w:r w:rsidRPr="0033045B">
        <w:rPr>
          <w:noProof/>
          <w:sz w:val="28"/>
          <w:szCs w:val="28"/>
        </w:rPr>
        <w:t xml:space="preserve">Барлық омыртқалылардың эритроцитінде </w:t>
      </w:r>
      <w:r w:rsidRPr="0033045B">
        <w:rPr>
          <w:sz w:val="28"/>
          <w:szCs w:val="28"/>
        </w:rPr>
        <w:t xml:space="preserve">гемоглобин болады, </w:t>
      </w:r>
      <w:r w:rsidRPr="0033045B">
        <w:rPr>
          <w:noProof/>
          <w:sz w:val="28"/>
          <w:szCs w:val="28"/>
        </w:rPr>
        <w:t xml:space="preserve">сүтқоректілерден басқаларының эритроцитінде ядросы болады. Қосмекенділер қанының клеткалары </w:t>
      </w:r>
      <w:r w:rsidRPr="0033045B">
        <w:rPr>
          <w:sz w:val="28"/>
          <w:szCs w:val="28"/>
        </w:rPr>
        <w:t xml:space="preserve">бауырымен </w:t>
      </w:r>
      <w:r w:rsidRPr="0033045B">
        <w:rPr>
          <w:noProof/>
          <w:sz w:val="28"/>
          <w:szCs w:val="28"/>
        </w:rPr>
        <w:t xml:space="preserve">жорғалаушыларға, құстарга жэне сүтқоректілерге қарағанда, әлде қайда үлкен. Адамның </w:t>
      </w:r>
      <w:r w:rsidRPr="0033045B">
        <w:rPr>
          <w:sz w:val="28"/>
          <w:szCs w:val="28"/>
        </w:rPr>
        <w:t xml:space="preserve">1 </w:t>
      </w:r>
      <w:r w:rsidRPr="0033045B">
        <w:rPr>
          <w:noProof/>
          <w:sz w:val="28"/>
          <w:szCs w:val="28"/>
        </w:rPr>
        <w:t xml:space="preserve">мл қанында </w:t>
      </w:r>
      <w:r w:rsidRPr="0033045B">
        <w:rPr>
          <w:sz w:val="28"/>
          <w:szCs w:val="28"/>
        </w:rPr>
        <w:t xml:space="preserve">5 млн эритроцит жэне 8-10 </w:t>
      </w:r>
      <w:r w:rsidRPr="0033045B">
        <w:rPr>
          <w:noProof/>
          <w:sz w:val="28"/>
          <w:szCs w:val="28"/>
        </w:rPr>
        <w:t xml:space="preserve">мың лейкоциттер </w:t>
      </w:r>
      <w:r w:rsidRPr="0033045B">
        <w:rPr>
          <w:sz w:val="28"/>
          <w:szCs w:val="28"/>
        </w:rPr>
        <w:t xml:space="preserve">болады. </w:t>
      </w:r>
      <w:r w:rsidRPr="0033045B">
        <w:rPr>
          <w:noProof/>
          <w:sz w:val="28"/>
          <w:szCs w:val="28"/>
        </w:rPr>
        <w:t xml:space="preserve">Қазіргі адамдардың қанынын топтары </w:t>
      </w:r>
      <w:r w:rsidRPr="0033045B">
        <w:rPr>
          <w:sz w:val="28"/>
          <w:szCs w:val="28"/>
        </w:rPr>
        <w:t xml:space="preserve">да </w:t>
      </w:r>
      <w:r w:rsidRPr="0033045B">
        <w:rPr>
          <w:noProof/>
          <w:sz w:val="28"/>
          <w:szCs w:val="28"/>
        </w:rPr>
        <w:t xml:space="preserve">эволюцияның дамуьшың жемісі </w:t>
      </w:r>
      <w:r w:rsidRPr="0033045B">
        <w:rPr>
          <w:sz w:val="28"/>
          <w:szCs w:val="28"/>
        </w:rPr>
        <w:t>(</w:t>
      </w:r>
      <w:r w:rsidRPr="0033045B">
        <w:rPr>
          <w:sz w:val="28"/>
          <w:szCs w:val="28"/>
          <w:lang w:val="en-US"/>
        </w:rPr>
        <w:t>XVI</w:t>
      </w:r>
      <w:r w:rsidRPr="0033045B">
        <w:rPr>
          <w:sz w:val="28"/>
          <w:szCs w:val="28"/>
        </w:rPr>
        <w:t xml:space="preserve"> </w:t>
      </w:r>
      <w:r w:rsidRPr="0033045B">
        <w:rPr>
          <w:noProof/>
          <w:sz w:val="28"/>
          <w:szCs w:val="28"/>
        </w:rPr>
        <w:t xml:space="preserve">тарауды цараңыз). Қанның плазмасында клеткалардың зат алмасуына қажетті ферменттер, гормондар жэне басқада қосылыстар </w:t>
      </w:r>
      <w:r w:rsidRPr="0033045B">
        <w:rPr>
          <w:sz w:val="28"/>
          <w:szCs w:val="28"/>
        </w:rPr>
        <w:t>болады.</w:t>
      </w:r>
    </w:p>
    <w:p w:rsidR="00DB0A59" w:rsidRPr="0033045B" w:rsidRDefault="00DB0A59" w:rsidP="00B136B8">
      <w:pPr>
        <w:jc w:val="both"/>
        <w:rPr>
          <w:sz w:val="28"/>
          <w:szCs w:val="28"/>
        </w:rPr>
      </w:pPr>
      <w:r w:rsidRPr="0033045B">
        <w:rPr>
          <w:noProof/>
          <w:sz w:val="28"/>
          <w:szCs w:val="28"/>
        </w:rPr>
        <w:t xml:space="preserve">Жоғары сатыдағы жануарлардың эртүрлі мүшелерінің қан арқылы </w:t>
      </w:r>
      <w:r w:rsidRPr="0033045B">
        <w:rPr>
          <w:sz w:val="28"/>
          <w:szCs w:val="28"/>
        </w:rPr>
        <w:t xml:space="preserve">зат алмасуы эволюция барысында </w:t>
      </w:r>
      <w:r w:rsidRPr="0033045B">
        <w:rPr>
          <w:noProof/>
          <w:sz w:val="28"/>
          <w:szCs w:val="28"/>
        </w:rPr>
        <w:t xml:space="preserve">күрделене түсті. Қанның ең басты қызметі </w:t>
      </w:r>
      <w:r w:rsidRPr="0033045B">
        <w:rPr>
          <w:sz w:val="28"/>
          <w:szCs w:val="28"/>
        </w:rPr>
        <w:t xml:space="preserve">- </w:t>
      </w:r>
      <w:r w:rsidRPr="0033045B">
        <w:rPr>
          <w:noProof/>
          <w:sz w:val="28"/>
          <w:szCs w:val="28"/>
        </w:rPr>
        <w:t>өкпеден оттегіні ұлпаларға жэне ұлпадан өкпеге тыныс алудың соңғы өнімі СО</w:t>
      </w:r>
      <w:r w:rsidRPr="0033045B">
        <w:rPr>
          <w:noProof/>
          <w:sz w:val="28"/>
          <w:szCs w:val="28"/>
          <w:vertAlign w:val="subscript"/>
        </w:rPr>
        <w:t>2</w:t>
      </w:r>
      <w:r w:rsidRPr="0033045B">
        <w:rPr>
          <w:noProof/>
          <w:sz w:val="28"/>
          <w:szCs w:val="28"/>
        </w:rPr>
        <w:t xml:space="preserve"> тасымалдау, </w:t>
      </w:r>
      <w:r w:rsidRPr="0033045B">
        <w:rPr>
          <w:sz w:val="28"/>
          <w:szCs w:val="28"/>
        </w:rPr>
        <w:t xml:space="preserve">осы </w:t>
      </w:r>
      <w:r w:rsidRPr="0033045B">
        <w:rPr>
          <w:noProof/>
          <w:sz w:val="28"/>
          <w:szCs w:val="28"/>
        </w:rPr>
        <w:t xml:space="preserve">қанның қызметі көп мөлшерде оттегіні </w:t>
      </w:r>
      <w:r w:rsidRPr="0033045B">
        <w:rPr>
          <w:sz w:val="28"/>
          <w:szCs w:val="28"/>
        </w:rPr>
        <w:t xml:space="preserve">тасымалдау </w:t>
      </w:r>
      <w:r w:rsidRPr="0033045B">
        <w:rPr>
          <w:noProof/>
          <w:sz w:val="28"/>
          <w:szCs w:val="28"/>
        </w:rPr>
        <w:t xml:space="preserve">бағытында дамыды. Адам ағзасына қажет оттегінің негізгі бөлігі эритроциттегі </w:t>
      </w:r>
      <w:r w:rsidRPr="0033045B">
        <w:rPr>
          <w:sz w:val="28"/>
          <w:szCs w:val="28"/>
        </w:rPr>
        <w:t xml:space="preserve">гемоглобин </w:t>
      </w:r>
      <w:r w:rsidRPr="0033045B">
        <w:rPr>
          <w:noProof/>
          <w:sz w:val="28"/>
          <w:szCs w:val="28"/>
        </w:rPr>
        <w:t xml:space="preserve">арқылы тасымалданады, оның салмағы шамамен, эритроциттің үштен бір бөлігіне тең. Алдында бірнеше рет айтқандай, </w:t>
      </w:r>
      <w:r w:rsidRPr="0033045B">
        <w:rPr>
          <w:sz w:val="28"/>
          <w:szCs w:val="28"/>
        </w:rPr>
        <w:t xml:space="preserve">гемоглобин </w:t>
      </w:r>
      <w:r w:rsidRPr="0033045B">
        <w:rPr>
          <w:noProof/>
          <w:sz w:val="28"/>
          <w:szCs w:val="28"/>
        </w:rPr>
        <w:t xml:space="preserve">өте күрделі құрылысты </w:t>
      </w:r>
      <w:r w:rsidRPr="0033045B">
        <w:rPr>
          <w:sz w:val="28"/>
          <w:szCs w:val="28"/>
        </w:rPr>
        <w:t xml:space="preserve">белок, ол </w:t>
      </w:r>
      <w:r w:rsidRPr="0033045B">
        <w:rPr>
          <w:noProof/>
          <w:sz w:val="28"/>
          <w:szCs w:val="28"/>
        </w:rPr>
        <w:t xml:space="preserve">екі ұ-полипептид жэне екі І-полипептид тізбектерінен тұрады, олар жеке-жеке бір гемовой топқабірігеді. Оның шығу тегі өте ерте кезден басталған деп есептелінеді </w:t>
      </w:r>
      <w:r w:rsidRPr="0033045B">
        <w:rPr>
          <w:sz w:val="28"/>
          <w:szCs w:val="28"/>
        </w:rPr>
        <w:t xml:space="preserve">(§49 </w:t>
      </w:r>
      <w:r w:rsidRPr="0033045B">
        <w:rPr>
          <w:noProof/>
          <w:sz w:val="28"/>
          <w:szCs w:val="28"/>
        </w:rPr>
        <w:t>царацыз).</w:t>
      </w:r>
    </w:p>
    <w:p w:rsidR="00DB0A59" w:rsidRPr="0033045B" w:rsidRDefault="00DB0A59" w:rsidP="00B136B8">
      <w:pPr>
        <w:jc w:val="both"/>
        <w:rPr>
          <w:sz w:val="28"/>
          <w:szCs w:val="28"/>
        </w:rPr>
      </w:pPr>
      <w:r w:rsidRPr="0033045B">
        <w:rPr>
          <w:noProof/>
          <w:sz w:val="28"/>
          <w:szCs w:val="28"/>
        </w:rPr>
        <w:t>Эритроциттер СО</w:t>
      </w:r>
      <w:r w:rsidRPr="0033045B">
        <w:rPr>
          <w:noProof/>
          <w:sz w:val="28"/>
          <w:szCs w:val="28"/>
          <w:vertAlign w:val="subscript"/>
        </w:rPr>
        <w:t>2</w:t>
      </w:r>
      <w:r w:rsidRPr="0033045B">
        <w:rPr>
          <w:noProof/>
          <w:sz w:val="28"/>
          <w:szCs w:val="28"/>
        </w:rPr>
        <w:t xml:space="preserve">ұлпадан өкпеге қарай тасымалдайды, ал тыныс алганда өкпе арқылы шыгады. </w:t>
      </w:r>
      <w:r w:rsidRPr="0033045B">
        <w:rPr>
          <w:sz w:val="28"/>
          <w:szCs w:val="28"/>
        </w:rPr>
        <w:t xml:space="preserve">Эволюция барысында </w:t>
      </w:r>
      <w:r w:rsidRPr="0033045B">
        <w:rPr>
          <w:noProof/>
          <w:sz w:val="28"/>
          <w:szCs w:val="28"/>
        </w:rPr>
        <w:t xml:space="preserve">сүтқоректілер, соның ішінде адамдағы </w:t>
      </w:r>
      <w:r w:rsidRPr="0033045B">
        <w:rPr>
          <w:sz w:val="28"/>
          <w:szCs w:val="28"/>
        </w:rPr>
        <w:t xml:space="preserve">гемоглобин </w:t>
      </w:r>
      <w:r w:rsidRPr="0033045B">
        <w:rPr>
          <w:noProof/>
          <w:sz w:val="28"/>
          <w:szCs w:val="28"/>
        </w:rPr>
        <w:t>оттегіні және СО</w:t>
      </w:r>
      <w:r w:rsidRPr="0033045B">
        <w:rPr>
          <w:noProof/>
          <w:sz w:val="28"/>
          <w:szCs w:val="28"/>
          <w:vertAlign w:val="subscript"/>
        </w:rPr>
        <w:t>2</w:t>
      </w:r>
      <w:r w:rsidRPr="0033045B">
        <w:rPr>
          <w:noProof/>
          <w:sz w:val="28"/>
          <w:szCs w:val="28"/>
        </w:rPr>
        <w:t>-да тасымалдауға бейімделген әрі бұл тасымалданулар бір-бірімен тығыз байланысты.</w:t>
      </w:r>
    </w:p>
    <w:p w:rsidR="00DB0A59" w:rsidRPr="0033045B" w:rsidRDefault="00DB0A59" w:rsidP="00B136B8">
      <w:pPr>
        <w:jc w:val="both"/>
        <w:rPr>
          <w:sz w:val="28"/>
          <w:szCs w:val="28"/>
        </w:rPr>
      </w:pPr>
      <w:r w:rsidRPr="0033045B">
        <w:rPr>
          <w:noProof/>
          <w:sz w:val="28"/>
          <w:szCs w:val="28"/>
        </w:rPr>
        <w:t>Қан ащы ішектен қоректік заттарды бауырга жэне басқа мүшелерге, сонымен бірге үлпалардан алмасу өнімдерінің қалдық-тарын бүйрекке тасымалдауға жауапты. Организмдердің тіршілігі</w:t>
      </w:r>
    </w:p>
    <w:p w:rsidR="00DB0A59" w:rsidRPr="0033045B" w:rsidRDefault="00DB0A59" w:rsidP="00B136B8">
      <w:pPr>
        <w:jc w:val="both"/>
        <w:rPr>
          <w:sz w:val="28"/>
          <w:szCs w:val="28"/>
        </w:rPr>
      </w:pPr>
      <w:r w:rsidRPr="0033045B">
        <w:rPr>
          <w:noProof/>
          <w:sz w:val="28"/>
          <w:szCs w:val="28"/>
        </w:rPr>
        <w:t xml:space="preserve">күрделеніп мүшелердегі зат алмасу процестерінің қарқынды жүруіне байланысты канның </w:t>
      </w:r>
      <w:r w:rsidRPr="0033045B">
        <w:rPr>
          <w:sz w:val="28"/>
          <w:szCs w:val="28"/>
        </w:rPr>
        <w:t xml:space="preserve">тасымалдау </w:t>
      </w:r>
      <w:r w:rsidRPr="0033045B">
        <w:rPr>
          <w:noProof/>
          <w:sz w:val="28"/>
          <w:szCs w:val="28"/>
        </w:rPr>
        <w:t>қызметі жоғарлап арту бағытында дамыды.</w:t>
      </w:r>
    </w:p>
    <w:p w:rsidR="00DB0A59" w:rsidRPr="0033045B" w:rsidRDefault="00DB0A59" w:rsidP="00B136B8">
      <w:pPr>
        <w:jc w:val="both"/>
        <w:rPr>
          <w:sz w:val="28"/>
          <w:szCs w:val="28"/>
        </w:rPr>
      </w:pPr>
      <w:r w:rsidRPr="0033045B">
        <w:rPr>
          <w:noProof/>
          <w:sz w:val="28"/>
          <w:szCs w:val="28"/>
        </w:rPr>
        <w:t xml:space="preserve">Оттегінің, көміртектің қос тотығы, қоректік заттар жэне зат алмасудың өнімдері капиллярларда </w:t>
      </w:r>
      <w:r w:rsidRPr="0033045B">
        <w:rPr>
          <w:sz w:val="28"/>
          <w:szCs w:val="28"/>
        </w:rPr>
        <w:t xml:space="preserve">тек диффузия </w:t>
      </w:r>
      <w:r w:rsidRPr="0033045B">
        <w:rPr>
          <w:noProof/>
          <w:sz w:val="28"/>
          <w:szCs w:val="28"/>
        </w:rPr>
        <w:t>арқылы ғана қамтамасыз етіледі.</w:t>
      </w:r>
    </w:p>
    <w:p w:rsidR="00DB0A59" w:rsidRPr="0033045B" w:rsidRDefault="00DB0A59" w:rsidP="00B136B8">
      <w:pPr>
        <w:jc w:val="both"/>
        <w:rPr>
          <w:sz w:val="28"/>
          <w:szCs w:val="28"/>
        </w:rPr>
      </w:pPr>
      <w:r w:rsidRPr="0033045B">
        <w:rPr>
          <w:noProof/>
          <w:sz w:val="28"/>
          <w:szCs w:val="28"/>
        </w:rPr>
        <w:t xml:space="preserve">Хордалыларда алғаш пайда болған лимфа жүйесі қанайналым жүйесінің дамуымен </w:t>
      </w:r>
      <w:r w:rsidRPr="0033045B">
        <w:rPr>
          <w:sz w:val="28"/>
          <w:szCs w:val="28"/>
        </w:rPr>
        <w:t xml:space="preserve">байланысты дамыды. Эволюция барысында </w:t>
      </w:r>
      <w:r w:rsidRPr="0033045B">
        <w:rPr>
          <w:noProof/>
          <w:sz w:val="28"/>
          <w:szCs w:val="28"/>
        </w:rPr>
        <w:t xml:space="preserve">бүл жүйе </w:t>
      </w:r>
      <w:r w:rsidRPr="0033045B">
        <w:rPr>
          <w:sz w:val="28"/>
          <w:szCs w:val="28"/>
        </w:rPr>
        <w:t xml:space="preserve">вена </w:t>
      </w:r>
      <w:r w:rsidRPr="0033045B">
        <w:rPr>
          <w:noProof/>
          <w:sz w:val="28"/>
          <w:szCs w:val="28"/>
        </w:rPr>
        <w:t>жүйесіннен белініп пайда болды.</w:t>
      </w:r>
    </w:p>
    <w:p w:rsidR="00DB0A59" w:rsidRPr="0033045B" w:rsidRDefault="00DB0A59" w:rsidP="00B136B8">
      <w:pPr>
        <w:jc w:val="both"/>
        <w:rPr>
          <w:sz w:val="28"/>
          <w:szCs w:val="28"/>
        </w:rPr>
      </w:pPr>
      <w:r w:rsidRPr="0033045B">
        <w:rPr>
          <w:noProof/>
          <w:sz w:val="28"/>
          <w:szCs w:val="28"/>
        </w:rPr>
        <w:t xml:space="preserve">Лимфа жүйесі </w:t>
      </w:r>
      <w:r w:rsidRPr="0033045B">
        <w:rPr>
          <w:sz w:val="28"/>
          <w:szCs w:val="28"/>
        </w:rPr>
        <w:t xml:space="preserve">лимфа тамырларынан, лимфа </w:t>
      </w:r>
      <w:r w:rsidRPr="0033045B">
        <w:rPr>
          <w:noProof/>
          <w:sz w:val="28"/>
          <w:szCs w:val="28"/>
        </w:rPr>
        <w:t>түйіндерінен және лимфа сұйықтығынан тұрады.</w:t>
      </w:r>
    </w:p>
    <w:p w:rsidR="00DB0A59" w:rsidRPr="0033045B" w:rsidRDefault="00DB0A59" w:rsidP="00B136B8">
      <w:pPr>
        <w:jc w:val="both"/>
        <w:rPr>
          <w:sz w:val="28"/>
          <w:szCs w:val="28"/>
        </w:rPr>
      </w:pPr>
      <w:r w:rsidRPr="0033045B">
        <w:rPr>
          <w:noProof/>
          <w:sz w:val="28"/>
          <w:szCs w:val="28"/>
        </w:rPr>
        <w:t xml:space="preserve">Лимфа тамырлары эндотелийдің ішінде астарланып жататын солқылдақ жэне бұлшық ет ұлпаларынан түзілген. Бұлар </w:t>
      </w:r>
      <w:r w:rsidRPr="0033045B">
        <w:rPr>
          <w:sz w:val="28"/>
          <w:szCs w:val="28"/>
        </w:rPr>
        <w:t xml:space="preserve">да </w:t>
      </w:r>
      <w:r w:rsidRPr="0033045B">
        <w:rPr>
          <w:noProof/>
          <w:sz w:val="28"/>
          <w:szCs w:val="28"/>
        </w:rPr>
        <w:t xml:space="preserve">қан капиллярлары сияқты ішкі көлеммен ерекшеленеді. </w:t>
      </w:r>
      <w:r w:rsidRPr="0033045B">
        <w:rPr>
          <w:sz w:val="28"/>
          <w:szCs w:val="28"/>
        </w:rPr>
        <w:t xml:space="preserve">Лимфа тамырлары </w:t>
      </w:r>
      <w:r w:rsidRPr="0033045B">
        <w:rPr>
          <w:noProof/>
          <w:sz w:val="28"/>
          <w:szCs w:val="28"/>
        </w:rPr>
        <w:t xml:space="preserve">өте тармақталған. Олар </w:t>
      </w:r>
      <w:r w:rsidRPr="0033045B">
        <w:rPr>
          <w:sz w:val="28"/>
          <w:szCs w:val="28"/>
        </w:rPr>
        <w:t xml:space="preserve">клетка </w:t>
      </w:r>
      <w:r w:rsidRPr="0033045B">
        <w:rPr>
          <w:noProof/>
          <w:sz w:val="28"/>
          <w:szCs w:val="28"/>
        </w:rPr>
        <w:t xml:space="preserve">аралық кеңістіктерде өте ұсақ капиллярлардан басталып ірі лимфа тамырларына айналады. Лимфа </w:t>
      </w:r>
      <w:r w:rsidRPr="0033045B">
        <w:rPr>
          <w:sz w:val="28"/>
          <w:szCs w:val="28"/>
        </w:rPr>
        <w:t xml:space="preserve">тамырлары </w:t>
      </w:r>
      <w:r w:rsidRPr="0033045B">
        <w:rPr>
          <w:noProof/>
          <w:sz w:val="28"/>
          <w:szCs w:val="28"/>
        </w:rPr>
        <w:t xml:space="preserve">арқылы лимфа сұйықтығы ұлпалардан </w:t>
      </w:r>
      <w:r w:rsidRPr="0033045B">
        <w:rPr>
          <w:sz w:val="28"/>
          <w:szCs w:val="28"/>
        </w:rPr>
        <w:t xml:space="preserve">вена </w:t>
      </w:r>
      <w:r w:rsidRPr="0033045B">
        <w:rPr>
          <w:noProof/>
          <w:sz w:val="28"/>
          <w:szCs w:val="28"/>
        </w:rPr>
        <w:t xml:space="preserve">қанына кұйылады. Барлық </w:t>
      </w:r>
      <w:r w:rsidRPr="0033045B">
        <w:rPr>
          <w:sz w:val="28"/>
          <w:szCs w:val="28"/>
        </w:rPr>
        <w:t xml:space="preserve">лимфа тамырлары жиналып </w:t>
      </w:r>
      <w:r w:rsidRPr="0033045B">
        <w:rPr>
          <w:noProof/>
          <w:sz w:val="28"/>
          <w:szCs w:val="28"/>
        </w:rPr>
        <w:t xml:space="preserve">жалпы бір үлкен жинағыш тамырға (сүт жолы) құйылады. Жеке лимфа түйіндері балықтардың, қосмекенділердің, бауырымен жорғалаушылардың, қүстардың жэне сүтқоректілердің ішектерінің шырышты қабатында жэне шырыш астында кездеседі, </w:t>
      </w:r>
      <w:r w:rsidRPr="0033045B">
        <w:rPr>
          <w:sz w:val="28"/>
          <w:szCs w:val="28"/>
        </w:rPr>
        <w:t xml:space="preserve">ал лимфа </w:t>
      </w:r>
      <w:r w:rsidRPr="0033045B">
        <w:rPr>
          <w:noProof/>
          <w:sz w:val="28"/>
          <w:szCs w:val="28"/>
        </w:rPr>
        <w:t xml:space="preserve">түйіндерінің топтамасы </w:t>
      </w:r>
      <w:r w:rsidRPr="0033045B">
        <w:rPr>
          <w:sz w:val="28"/>
          <w:szCs w:val="28"/>
        </w:rPr>
        <w:t xml:space="preserve">тек </w:t>
      </w:r>
      <w:r w:rsidRPr="0033045B">
        <w:rPr>
          <w:noProof/>
          <w:sz w:val="28"/>
          <w:szCs w:val="28"/>
        </w:rPr>
        <w:t>сүтқоректілерде ғана дамыған.</w:t>
      </w:r>
    </w:p>
    <w:p w:rsidR="00DB0A59" w:rsidRPr="0033045B" w:rsidRDefault="00DB0A59" w:rsidP="00B136B8">
      <w:pPr>
        <w:jc w:val="both"/>
        <w:rPr>
          <w:sz w:val="28"/>
          <w:szCs w:val="28"/>
        </w:rPr>
      </w:pPr>
      <w:r w:rsidRPr="0033045B">
        <w:rPr>
          <w:noProof/>
          <w:sz w:val="28"/>
          <w:szCs w:val="28"/>
        </w:rPr>
        <w:t xml:space="preserve">Омыртқалылардың құрылысының күрделенгеніне сэйкес лимфа </w:t>
      </w:r>
      <w:r w:rsidRPr="0033045B">
        <w:rPr>
          <w:sz w:val="28"/>
          <w:szCs w:val="28"/>
        </w:rPr>
        <w:t xml:space="preserve">капиллярлары </w:t>
      </w:r>
      <w:r w:rsidRPr="0033045B">
        <w:rPr>
          <w:noProof/>
          <w:sz w:val="28"/>
          <w:szCs w:val="28"/>
        </w:rPr>
        <w:t xml:space="preserve">клеткаларға </w:t>
      </w:r>
      <w:r w:rsidRPr="0033045B">
        <w:rPr>
          <w:sz w:val="28"/>
          <w:szCs w:val="28"/>
        </w:rPr>
        <w:t xml:space="preserve">жэне лимфа </w:t>
      </w:r>
      <w:r w:rsidRPr="0033045B">
        <w:rPr>
          <w:noProof/>
          <w:sz w:val="28"/>
          <w:szCs w:val="28"/>
        </w:rPr>
        <w:t xml:space="preserve">түйіндеріне жақындай түседі. Мысалы, балықтардың ішек эпителеиоциті </w:t>
      </w:r>
      <w:r w:rsidRPr="0033045B">
        <w:rPr>
          <w:sz w:val="28"/>
          <w:szCs w:val="28"/>
        </w:rPr>
        <w:t xml:space="preserve">мен лимфа капиллярлары жэне лимфа </w:t>
      </w:r>
      <w:r w:rsidRPr="0033045B">
        <w:rPr>
          <w:noProof/>
          <w:sz w:val="28"/>
          <w:szCs w:val="28"/>
        </w:rPr>
        <w:t xml:space="preserve">түйіндерінің арақашықтығы </w:t>
      </w:r>
      <w:r w:rsidRPr="0033045B">
        <w:rPr>
          <w:sz w:val="28"/>
          <w:szCs w:val="28"/>
        </w:rPr>
        <w:t xml:space="preserve">150-180 мкм, одан </w:t>
      </w:r>
      <w:r w:rsidRPr="0033045B">
        <w:rPr>
          <w:noProof/>
          <w:sz w:val="28"/>
          <w:szCs w:val="28"/>
        </w:rPr>
        <w:t xml:space="preserve">кейін қосмекенділерде, </w:t>
      </w:r>
      <w:r w:rsidRPr="0033045B">
        <w:rPr>
          <w:sz w:val="28"/>
          <w:szCs w:val="28"/>
        </w:rPr>
        <w:t xml:space="preserve">бауырымен </w:t>
      </w:r>
      <w:r w:rsidRPr="0033045B">
        <w:rPr>
          <w:noProof/>
          <w:sz w:val="28"/>
          <w:szCs w:val="28"/>
        </w:rPr>
        <w:t xml:space="preserve">жорғалаушыларда жэне қүстарда өте қыскара түсіп, сүтқоректілерде ол </w:t>
      </w:r>
      <w:r w:rsidRPr="0033045B">
        <w:rPr>
          <w:sz w:val="28"/>
          <w:szCs w:val="28"/>
        </w:rPr>
        <w:t xml:space="preserve">бар </w:t>
      </w:r>
      <w:r w:rsidRPr="0033045B">
        <w:rPr>
          <w:noProof/>
          <w:sz w:val="28"/>
          <w:szCs w:val="28"/>
        </w:rPr>
        <w:t xml:space="preserve">болғаны </w:t>
      </w:r>
      <w:r w:rsidRPr="0033045B">
        <w:rPr>
          <w:sz w:val="28"/>
          <w:szCs w:val="28"/>
        </w:rPr>
        <w:t>50-30 мкм болиды.</w:t>
      </w:r>
    </w:p>
    <w:p w:rsidR="00DB0A59" w:rsidRPr="0033045B" w:rsidRDefault="00DB0A59" w:rsidP="00B136B8">
      <w:pPr>
        <w:jc w:val="both"/>
        <w:rPr>
          <w:sz w:val="28"/>
          <w:szCs w:val="28"/>
        </w:rPr>
      </w:pPr>
      <w:r w:rsidRPr="0033045B">
        <w:rPr>
          <w:b/>
          <w:bCs/>
          <w:sz w:val="28"/>
          <w:szCs w:val="28"/>
          <w:lang w:val="kk-KZ"/>
        </w:rPr>
        <w:t xml:space="preserve">6. </w:t>
      </w:r>
      <w:r w:rsidRPr="0033045B">
        <w:rPr>
          <w:b/>
          <w:bCs/>
          <w:sz w:val="28"/>
          <w:szCs w:val="28"/>
        </w:rPr>
        <w:t xml:space="preserve"> Ыдырау </w:t>
      </w:r>
      <w:r w:rsidRPr="0033045B">
        <w:rPr>
          <w:b/>
          <w:bCs/>
          <w:noProof/>
          <w:sz w:val="28"/>
          <w:szCs w:val="28"/>
        </w:rPr>
        <w:t>өнімдерін шығару жуйесі</w:t>
      </w:r>
    </w:p>
    <w:p w:rsidR="00DB0A59" w:rsidRPr="0033045B" w:rsidRDefault="00DB0A59" w:rsidP="00B136B8">
      <w:pPr>
        <w:jc w:val="both"/>
        <w:rPr>
          <w:sz w:val="28"/>
          <w:szCs w:val="28"/>
        </w:rPr>
      </w:pPr>
      <w:r w:rsidRPr="0033045B">
        <w:rPr>
          <w:noProof/>
          <w:sz w:val="28"/>
          <w:szCs w:val="28"/>
        </w:rPr>
        <w:t xml:space="preserve">Қарапайымдарда ыдырау өнімдерінің қалдықтары </w:t>
      </w:r>
      <w:r w:rsidRPr="0033045B">
        <w:rPr>
          <w:sz w:val="28"/>
          <w:szCs w:val="28"/>
        </w:rPr>
        <w:t xml:space="preserve">диффузия </w:t>
      </w:r>
      <w:r w:rsidRPr="0033045B">
        <w:rPr>
          <w:noProof/>
          <w:sz w:val="28"/>
          <w:szCs w:val="28"/>
        </w:rPr>
        <w:t xml:space="preserve">арқылы, букіл денесі арқылы сыртқа шығарылады. Осындай қапдықтарды сыртқа шығару губкаларға және тікенектерілерге де тән, бірақ олардың кейбіреуінде </w:t>
      </w:r>
      <w:r w:rsidRPr="0033045B">
        <w:rPr>
          <w:sz w:val="28"/>
          <w:szCs w:val="28"/>
        </w:rPr>
        <w:t xml:space="preserve">ыдырау </w:t>
      </w:r>
      <w:r w:rsidRPr="0033045B">
        <w:rPr>
          <w:noProof/>
          <w:sz w:val="28"/>
          <w:szCs w:val="28"/>
        </w:rPr>
        <w:t xml:space="preserve">өнімдерінін қалдықтарын сыртқа шығару </w:t>
      </w:r>
      <w:r w:rsidRPr="0033045B">
        <w:rPr>
          <w:sz w:val="28"/>
          <w:szCs w:val="28"/>
        </w:rPr>
        <w:t xml:space="preserve">фагоцитоз </w:t>
      </w:r>
      <w:r w:rsidRPr="0033045B">
        <w:rPr>
          <w:noProof/>
          <w:sz w:val="28"/>
          <w:szCs w:val="28"/>
        </w:rPr>
        <w:t xml:space="preserve">арқылы </w:t>
      </w:r>
      <w:r w:rsidRPr="0033045B">
        <w:rPr>
          <w:sz w:val="28"/>
          <w:szCs w:val="28"/>
        </w:rPr>
        <w:t xml:space="preserve">да </w:t>
      </w:r>
      <w:r w:rsidRPr="0033045B">
        <w:rPr>
          <w:noProof/>
          <w:sz w:val="28"/>
          <w:szCs w:val="28"/>
        </w:rPr>
        <w:t>жүреді.</w:t>
      </w:r>
    </w:p>
    <w:p w:rsidR="00DB0A59" w:rsidRPr="0033045B" w:rsidRDefault="00DB0A59" w:rsidP="00B136B8">
      <w:pPr>
        <w:jc w:val="both"/>
        <w:rPr>
          <w:sz w:val="28"/>
          <w:szCs w:val="28"/>
        </w:rPr>
      </w:pPr>
      <w:r w:rsidRPr="0033045B">
        <w:rPr>
          <w:noProof/>
          <w:sz w:val="28"/>
          <w:szCs w:val="28"/>
        </w:rPr>
        <w:t xml:space="preserve">Жалпақ құрттарда, роти-ферлер </w:t>
      </w:r>
      <w:r w:rsidRPr="0033045B">
        <w:rPr>
          <w:sz w:val="28"/>
          <w:szCs w:val="28"/>
        </w:rPr>
        <w:t xml:space="preserve">де жэне немертиндер де </w:t>
      </w:r>
      <w:r w:rsidRPr="0033045B">
        <w:rPr>
          <w:noProof/>
          <w:sz w:val="28"/>
          <w:szCs w:val="28"/>
        </w:rPr>
        <w:t xml:space="preserve">қарапайым </w:t>
      </w:r>
      <w:r w:rsidRPr="0033045B">
        <w:rPr>
          <w:sz w:val="28"/>
          <w:szCs w:val="28"/>
        </w:rPr>
        <w:t xml:space="preserve">ыдырау </w:t>
      </w:r>
      <w:r w:rsidRPr="0033045B">
        <w:rPr>
          <w:noProof/>
          <w:sz w:val="28"/>
          <w:szCs w:val="28"/>
        </w:rPr>
        <w:t xml:space="preserve">өнімдерін шығару жүйесі </w:t>
      </w:r>
      <w:r w:rsidRPr="0033045B">
        <w:rPr>
          <w:sz w:val="28"/>
          <w:szCs w:val="28"/>
        </w:rPr>
        <w:t xml:space="preserve">- </w:t>
      </w:r>
      <w:r w:rsidRPr="0033045B">
        <w:rPr>
          <w:noProof/>
          <w:sz w:val="28"/>
          <w:szCs w:val="28"/>
        </w:rPr>
        <w:t>протонефри-дийлар дамыған, ол бүкіл де-неде тармақталып өзекшеге кіре орналасқан жалын клеткала-рының ұшы шығып тұрған тұйық өзек (193-сурет).</w:t>
      </w:r>
    </w:p>
    <w:p w:rsidR="00DB0A59" w:rsidRPr="0033045B" w:rsidRDefault="00DB0A59" w:rsidP="00B136B8">
      <w:pPr>
        <w:jc w:val="both"/>
        <w:rPr>
          <w:sz w:val="28"/>
          <w:szCs w:val="28"/>
        </w:rPr>
      </w:pPr>
      <w:r w:rsidRPr="0033045B">
        <w:rPr>
          <w:noProof/>
          <w:sz w:val="28"/>
          <w:szCs w:val="28"/>
        </w:rPr>
        <w:t xml:space="preserve">Шығарылатын өнім қал-дықтары жалын клеткаларының цитоплазмасына түседі, одан кейін жалпы саңылаулары </w:t>
      </w:r>
      <w:r w:rsidRPr="0033045B">
        <w:rPr>
          <w:sz w:val="28"/>
          <w:szCs w:val="28"/>
        </w:rPr>
        <w:t xml:space="preserve">бар </w:t>
      </w:r>
      <w:r w:rsidRPr="0033045B">
        <w:rPr>
          <w:noProof/>
          <w:sz w:val="28"/>
          <w:szCs w:val="28"/>
        </w:rPr>
        <w:t>өзекшеге өтеді. Сол саңылаулар арқылы қалдықтар сыртқы ортаға шығарылады.</w:t>
      </w:r>
    </w:p>
    <w:p w:rsidR="00DB0A59" w:rsidRPr="0033045B" w:rsidRDefault="00DB0A59" w:rsidP="00B136B8">
      <w:pPr>
        <w:jc w:val="both"/>
        <w:rPr>
          <w:sz w:val="28"/>
          <w:szCs w:val="28"/>
        </w:rPr>
      </w:pPr>
      <w:r w:rsidRPr="0033045B">
        <w:rPr>
          <w:noProof/>
          <w:sz w:val="28"/>
          <w:szCs w:val="28"/>
        </w:rPr>
        <w:t xml:space="preserve">Жұмыр құрттардың </w:t>
      </w:r>
      <w:r w:rsidRPr="0033045B">
        <w:rPr>
          <w:sz w:val="28"/>
          <w:szCs w:val="28"/>
        </w:rPr>
        <w:t>ыды</w:t>
      </w:r>
      <w:r w:rsidRPr="0033045B">
        <w:rPr>
          <w:sz w:val="28"/>
          <w:szCs w:val="28"/>
        </w:rPr>
        <w:softHyphen/>
        <w:t xml:space="preserve">рау </w:t>
      </w:r>
      <w:r w:rsidRPr="0033045B">
        <w:rPr>
          <w:noProof/>
          <w:sz w:val="28"/>
          <w:szCs w:val="28"/>
        </w:rPr>
        <w:t xml:space="preserve">өнімдерін шығару жүйесі дене қуысына кіре орналасқан цитоплазманың ішіндегі өзек-шелер </w:t>
      </w:r>
      <w:r w:rsidRPr="0033045B">
        <w:rPr>
          <w:sz w:val="28"/>
          <w:szCs w:val="28"/>
        </w:rPr>
        <w:t xml:space="preserve">- </w:t>
      </w:r>
      <w:r w:rsidRPr="0033045B">
        <w:rPr>
          <w:noProof/>
          <w:sz w:val="28"/>
          <w:szCs w:val="28"/>
        </w:rPr>
        <w:t>протонефридилардан түзілген.</w:t>
      </w:r>
    </w:p>
    <w:p w:rsidR="00DB0A59" w:rsidRPr="0033045B" w:rsidRDefault="00DB0A59" w:rsidP="00B136B8">
      <w:pPr>
        <w:jc w:val="both"/>
        <w:rPr>
          <w:sz w:val="28"/>
          <w:szCs w:val="28"/>
        </w:rPr>
      </w:pPr>
      <w:r w:rsidRPr="0033045B">
        <w:rPr>
          <w:noProof/>
          <w:sz w:val="28"/>
          <w:szCs w:val="28"/>
        </w:rPr>
        <w:t xml:space="preserve">Буылтық құрттарда екінші дене қуысы </w:t>
      </w:r>
      <w:r w:rsidRPr="0033045B">
        <w:rPr>
          <w:sz w:val="28"/>
          <w:szCs w:val="28"/>
        </w:rPr>
        <w:t xml:space="preserve">(целом) пайда болады, </w:t>
      </w:r>
      <w:r w:rsidRPr="0033045B">
        <w:rPr>
          <w:noProof/>
          <w:sz w:val="28"/>
          <w:szCs w:val="28"/>
        </w:rPr>
        <w:t xml:space="preserve">бұларда </w:t>
      </w:r>
      <w:r w:rsidRPr="0033045B">
        <w:rPr>
          <w:sz w:val="28"/>
          <w:szCs w:val="28"/>
        </w:rPr>
        <w:t xml:space="preserve">ыдырау </w:t>
      </w:r>
      <w:r w:rsidRPr="0033045B">
        <w:rPr>
          <w:noProof/>
          <w:sz w:val="28"/>
          <w:szCs w:val="28"/>
        </w:rPr>
        <w:t xml:space="preserve">өнімдерін шығару жүйесі метанефриялы болып келген, </w:t>
      </w:r>
      <w:r w:rsidRPr="0033045B">
        <w:rPr>
          <w:sz w:val="28"/>
          <w:szCs w:val="28"/>
        </w:rPr>
        <w:t xml:space="preserve">ол дене </w:t>
      </w:r>
      <w:r w:rsidRPr="0033045B">
        <w:rPr>
          <w:noProof/>
          <w:sz w:val="28"/>
          <w:szCs w:val="28"/>
        </w:rPr>
        <w:t xml:space="preserve">бөлігінде екіден орналасқан ирелеңдеген өзекшелер (194-сурет). Бұл өзекшелердің бір ұшы кірпікшелері </w:t>
      </w:r>
      <w:r w:rsidRPr="0033045B">
        <w:rPr>
          <w:sz w:val="28"/>
          <w:szCs w:val="28"/>
        </w:rPr>
        <w:t xml:space="preserve">бар (нефростомалар) целом куысына, </w:t>
      </w:r>
      <w:r w:rsidRPr="0033045B">
        <w:rPr>
          <w:noProof/>
          <w:sz w:val="28"/>
          <w:szCs w:val="28"/>
        </w:rPr>
        <w:t xml:space="preserve">екіншісі </w:t>
      </w:r>
      <w:r w:rsidRPr="0033045B">
        <w:rPr>
          <w:sz w:val="28"/>
          <w:szCs w:val="28"/>
        </w:rPr>
        <w:t xml:space="preserve">(гельминт </w:t>
      </w:r>
      <w:r w:rsidRPr="0033045B">
        <w:rPr>
          <w:noProof/>
          <w:sz w:val="28"/>
          <w:szCs w:val="28"/>
        </w:rPr>
        <w:t xml:space="preserve">денесінің бүйірі) сыртқа қарай </w:t>
      </w:r>
      <w:r w:rsidRPr="0033045B">
        <w:rPr>
          <w:sz w:val="28"/>
          <w:szCs w:val="28"/>
        </w:rPr>
        <w:t>(неф</w:t>
      </w:r>
      <w:r w:rsidRPr="0033045B">
        <w:rPr>
          <w:sz w:val="28"/>
          <w:szCs w:val="28"/>
        </w:rPr>
        <w:softHyphen/>
        <w:t xml:space="preserve">ридия </w:t>
      </w:r>
      <w:r w:rsidRPr="0033045B">
        <w:rPr>
          <w:noProof/>
          <w:sz w:val="28"/>
          <w:szCs w:val="28"/>
        </w:rPr>
        <w:t>сацылауларына) ашылады.</w:t>
      </w:r>
    </w:p>
    <w:p w:rsidR="00DB0A59" w:rsidRPr="0033045B" w:rsidRDefault="00DB0A59" w:rsidP="00B136B8">
      <w:pPr>
        <w:jc w:val="both"/>
        <w:rPr>
          <w:sz w:val="28"/>
          <w:szCs w:val="28"/>
        </w:rPr>
      </w:pPr>
      <w:r w:rsidRPr="0033045B">
        <w:rPr>
          <w:noProof/>
          <w:sz w:val="28"/>
          <w:szCs w:val="28"/>
        </w:rPr>
        <w:t xml:space="preserve">Буылттық құрттарда мета-нефридиялар өте көп шоғырланған жэне насекомның және басқа буынаяқтылардың </w:t>
      </w:r>
      <w:r w:rsidRPr="0033045B">
        <w:rPr>
          <w:sz w:val="28"/>
          <w:szCs w:val="28"/>
        </w:rPr>
        <w:t xml:space="preserve">ыдырау </w:t>
      </w:r>
      <w:r w:rsidRPr="0033045B">
        <w:rPr>
          <w:noProof/>
          <w:sz w:val="28"/>
          <w:szCs w:val="28"/>
        </w:rPr>
        <w:t xml:space="preserve">өнімдерін шығару жүйесі </w:t>
      </w:r>
      <w:r w:rsidRPr="0033045B">
        <w:rPr>
          <w:sz w:val="28"/>
          <w:szCs w:val="28"/>
        </w:rPr>
        <w:t xml:space="preserve">целом </w:t>
      </w:r>
      <w:r w:rsidRPr="0033045B">
        <w:rPr>
          <w:noProof/>
          <w:sz w:val="28"/>
          <w:szCs w:val="28"/>
        </w:rPr>
        <w:t>қуысындағы тұйық өзегі (Мальпигий шумағы)</w:t>
      </w:r>
      <w:r w:rsidRPr="0033045B">
        <w:rPr>
          <w:sz w:val="28"/>
          <w:szCs w:val="28"/>
          <w:lang w:val="kk-KZ"/>
        </w:rPr>
        <w:t xml:space="preserve"> </w:t>
      </w:r>
      <w:r w:rsidRPr="0033045B">
        <w:rPr>
          <w:noProof/>
          <w:sz w:val="28"/>
          <w:szCs w:val="28"/>
        </w:rPr>
        <w:t xml:space="preserve">және оның ұшы аналь тесігіне </w:t>
      </w:r>
      <w:r w:rsidRPr="0033045B">
        <w:rPr>
          <w:sz w:val="28"/>
          <w:szCs w:val="28"/>
        </w:rPr>
        <w:t xml:space="preserve">ашылады. Осы </w:t>
      </w:r>
      <w:r w:rsidRPr="0033045B">
        <w:rPr>
          <w:noProof/>
          <w:sz w:val="28"/>
          <w:szCs w:val="28"/>
        </w:rPr>
        <w:t xml:space="preserve">өзектер </w:t>
      </w:r>
      <w:r w:rsidRPr="0033045B">
        <w:rPr>
          <w:sz w:val="28"/>
          <w:szCs w:val="28"/>
        </w:rPr>
        <w:t xml:space="preserve">жарты шары </w:t>
      </w:r>
      <w:r w:rsidRPr="0033045B">
        <w:rPr>
          <w:noProof/>
          <w:sz w:val="28"/>
          <w:szCs w:val="28"/>
        </w:rPr>
        <w:t>тэрізді эпителилерден түзілген.</w:t>
      </w:r>
    </w:p>
    <w:p w:rsidR="00DB0A59" w:rsidRPr="0033045B" w:rsidRDefault="00DB0A59" w:rsidP="00B136B8">
      <w:pPr>
        <w:jc w:val="both"/>
        <w:rPr>
          <w:sz w:val="28"/>
          <w:szCs w:val="28"/>
        </w:rPr>
      </w:pPr>
      <w:r w:rsidRPr="0033045B">
        <w:rPr>
          <w:noProof/>
          <w:sz w:val="28"/>
          <w:szCs w:val="28"/>
        </w:rPr>
        <w:t xml:space="preserve">Моллюскаларда </w:t>
      </w:r>
      <w:r w:rsidRPr="0033045B">
        <w:rPr>
          <w:sz w:val="28"/>
          <w:szCs w:val="28"/>
        </w:rPr>
        <w:t xml:space="preserve">да метанефридиялар бар, </w:t>
      </w:r>
      <w:r w:rsidRPr="0033045B">
        <w:rPr>
          <w:noProof/>
          <w:sz w:val="28"/>
          <w:szCs w:val="28"/>
        </w:rPr>
        <w:t>бірақ ол бір жұп, эр қайсысынан нефростома жүрек маңы қуысына және екінші бөлігі бронхиальды қуысқа ашылады. Сонымен, ыдырау өнімдерін шығару қызметі әрбір метанефридияның өзекшелеріне байланысты болады.</w:t>
      </w:r>
    </w:p>
    <w:p w:rsidR="00DB0A59" w:rsidRPr="0033045B" w:rsidRDefault="00DB0A59" w:rsidP="00B136B8">
      <w:pPr>
        <w:jc w:val="both"/>
        <w:rPr>
          <w:sz w:val="28"/>
          <w:szCs w:val="28"/>
        </w:rPr>
      </w:pPr>
      <w:r w:rsidRPr="0033045B">
        <w:rPr>
          <w:noProof/>
          <w:sz w:val="28"/>
          <w:szCs w:val="28"/>
        </w:rPr>
        <w:t xml:space="preserve">Хордалыларда ыдырау өнімдерін шығару жүйесі </w:t>
      </w:r>
      <w:r w:rsidRPr="0033045B">
        <w:rPr>
          <w:sz w:val="28"/>
          <w:szCs w:val="28"/>
        </w:rPr>
        <w:t xml:space="preserve">ары </w:t>
      </w:r>
      <w:r w:rsidRPr="0033045B">
        <w:rPr>
          <w:noProof/>
          <w:sz w:val="28"/>
          <w:szCs w:val="28"/>
        </w:rPr>
        <w:t>қарай күрделенген жэне әр түрлі болып келеді, төменгі сатыдағы хорда-лылардың нефридияларынан бастап омыртқалылардың бүйрегінің «үш» ұрпағына дейінгі түрлері кездеседі.</w:t>
      </w:r>
    </w:p>
    <w:p w:rsidR="00DB0A59" w:rsidRPr="0033045B" w:rsidRDefault="00DB0A59" w:rsidP="00B136B8">
      <w:pPr>
        <w:jc w:val="both"/>
        <w:rPr>
          <w:sz w:val="28"/>
          <w:szCs w:val="28"/>
        </w:rPr>
      </w:pPr>
      <w:r w:rsidRPr="0033045B">
        <w:rPr>
          <w:noProof/>
          <w:sz w:val="28"/>
          <w:szCs w:val="28"/>
        </w:rPr>
        <w:t xml:space="preserve">Бассүйексіздерде, соның ішінде ланцетникте </w:t>
      </w:r>
      <w:r w:rsidRPr="0033045B">
        <w:rPr>
          <w:sz w:val="28"/>
          <w:szCs w:val="28"/>
        </w:rPr>
        <w:t xml:space="preserve">ыдырау </w:t>
      </w:r>
      <w:r w:rsidRPr="0033045B">
        <w:rPr>
          <w:noProof/>
          <w:sz w:val="28"/>
          <w:szCs w:val="28"/>
        </w:rPr>
        <w:t xml:space="preserve">өнімдерін шығару жүйесі желбезек саңылауларының маңындағы өзектер, оған сұйықтық нефромстомалар арқылы целомға құйылады жэне ол </w:t>
      </w:r>
      <w:r w:rsidRPr="0033045B">
        <w:rPr>
          <w:sz w:val="28"/>
          <w:szCs w:val="28"/>
        </w:rPr>
        <w:t xml:space="preserve">желбезек </w:t>
      </w:r>
      <w:r w:rsidRPr="0033045B">
        <w:rPr>
          <w:noProof/>
          <w:sz w:val="28"/>
          <w:szCs w:val="28"/>
        </w:rPr>
        <w:t xml:space="preserve">маңындағы қуысқа нефрид саңылаулары арқылы шығарылады. </w:t>
      </w:r>
      <w:r w:rsidRPr="0033045B">
        <w:rPr>
          <w:sz w:val="28"/>
          <w:szCs w:val="28"/>
        </w:rPr>
        <w:t xml:space="preserve">Ланцетникте осындай нефридия </w:t>
      </w:r>
      <w:r w:rsidRPr="0033045B">
        <w:rPr>
          <w:noProof/>
          <w:sz w:val="28"/>
          <w:szCs w:val="28"/>
        </w:rPr>
        <w:t xml:space="preserve">түтікшелерінің </w:t>
      </w:r>
      <w:r w:rsidRPr="0033045B">
        <w:rPr>
          <w:sz w:val="28"/>
          <w:szCs w:val="28"/>
        </w:rPr>
        <w:t xml:space="preserve">саны 100 </w:t>
      </w:r>
      <w:r w:rsidRPr="0033045B">
        <w:rPr>
          <w:noProof/>
          <w:sz w:val="28"/>
          <w:szCs w:val="28"/>
        </w:rPr>
        <w:t>жүпқа дейін болады.</w:t>
      </w:r>
    </w:p>
    <w:p w:rsidR="00DB0A59" w:rsidRPr="0033045B" w:rsidRDefault="00DB0A59" w:rsidP="00B136B8">
      <w:pPr>
        <w:jc w:val="both"/>
        <w:rPr>
          <w:sz w:val="28"/>
          <w:szCs w:val="28"/>
        </w:rPr>
      </w:pPr>
      <w:r w:rsidRPr="0033045B">
        <w:rPr>
          <w:noProof/>
          <w:sz w:val="28"/>
          <w:szCs w:val="28"/>
        </w:rPr>
        <w:t xml:space="preserve">Омыртқалыларда </w:t>
      </w:r>
      <w:r w:rsidRPr="0033045B">
        <w:rPr>
          <w:sz w:val="28"/>
          <w:szCs w:val="28"/>
        </w:rPr>
        <w:t xml:space="preserve">эмбриогенез </w:t>
      </w:r>
      <w:r w:rsidRPr="0033045B">
        <w:rPr>
          <w:noProof/>
          <w:sz w:val="28"/>
          <w:szCs w:val="28"/>
        </w:rPr>
        <w:t xml:space="preserve">кезеңінде мезодермадан бірін-бірі алмастыратын бүйректің үш «ұрпағы» </w:t>
      </w:r>
      <w:r w:rsidRPr="0033045B">
        <w:rPr>
          <w:sz w:val="28"/>
          <w:szCs w:val="28"/>
        </w:rPr>
        <w:t xml:space="preserve">- </w:t>
      </w:r>
      <w:r w:rsidRPr="0033045B">
        <w:rPr>
          <w:noProof/>
          <w:sz w:val="28"/>
          <w:szCs w:val="28"/>
        </w:rPr>
        <w:t xml:space="preserve">дөңгелекауыздыларда (миксинде) алдыңғы бүйрек немесе бастапқы бүйрек (пронефрос), дөңгелекауыздыларда (миногаларда), балықтар мен қосмекенділерде алгашқы немесе дене бүйрегі (мезонефрос) жэне бауырымен жорғалаушыларда, құстарда жэне сүтқоректілерде екінші </w:t>
      </w:r>
      <w:r w:rsidRPr="0033045B">
        <w:rPr>
          <w:sz w:val="28"/>
          <w:szCs w:val="28"/>
        </w:rPr>
        <w:t xml:space="preserve">немесе </w:t>
      </w:r>
      <w:r w:rsidRPr="0033045B">
        <w:rPr>
          <w:noProof/>
          <w:sz w:val="28"/>
          <w:szCs w:val="28"/>
        </w:rPr>
        <w:t>жамбас бүйрегі (метанефрос) дамиды.</w:t>
      </w:r>
    </w:p>
    <w:p w:rsidR="00DB0A59" w:rsidRPr="0033045B" w:rsidRDefault="00DB0A59" w:rsidP="00B136B8">
      <w:pPr>
        <w:jc w:val="both"/>
        <w:rPr>
          <w:sz w:val="28"/>
          <w:szCs w:val="28"/>
        </w:rPr>
      </w:pPr>
      <w:r w:rsidRPr="0033045B">
        <w:rPr>
          <w:sz w:val="28"/>
          <w:szCs w:val="28"/>
        </w:rPr>
        <w:t xml:space="preserve">Ыдырау </w:t>
      </w:r>
      <w:r w:rsidRPr="0033045B">
        <w:rPr>
          <w:noProof/>
          <w:sz w:val="28"/>
          <w:szCs w:val="28"/>
        </w:rPr>
        <w:t xml:space="preserve">өнімдерін шығару жүйесінің алғашқы күрделенуі бүйректің өзекшелерінде байқалады. Алдыңғы бүйректе бүйрек өзекшелері элі метанефридияға ұқсайды, яғни олар элі өзек, нефростоманың кірпікшелері целомға </w:t>
      </w:r>
      <w:r w:rsidRPr="0033045B">
        <w:rPr>
          <w:sz w:val="28"/>
          <w:szCs w:val="28"/>
        </w:rPr>
        <w:t xml:space="preserve">ашылады, </w:t>
      </w:r>
      <w:r w:rsidRPr="0033045B">
        <w:rPr>
          <w:noProof/>
          <w:sz w:val="28"/>
          <w:szCs w:val="28"/>
        </w:rPr>
        <w:t xml:space="preserve">өзекшелерінің </w:t>
      </w:r>
      <w:r w:rsidRPr="0033045B">
        <w:rPr>
          <w:sz w:val="28"/>
          <w:szCs w:val="28"/>
        </w:rPr>
        <w:t xml:space="preserve">саны </w:t>
      </w:r>
      <w:r w:rsidRPr="0033045B">
        <w:rPr>
          <w:noProof/>
          <w:sz w:val="28"/>
          <w:szCs w:val="28"/>
        </w:rPr>
        <w:t>4-10-ға дейін. Миксиндерде жұп несепағары мойын бөлігінен клоакаға дейін созылып жатыр.</w:t>
      </w:r>
    </w:p>
    <w:p w:rsidR="00DB0A59" w:rsidRPr="0033045B" w:rsidRDefault="00DB0A59" w:rsidP="00B136B8">
      <w:pPr>
        <w:jc w:val="both"/>
        <w:rPr>
          <w:sz w:val="28"/>
          <w:szCs w:val="28"/>
        </w:rPr>
      </w:pPr>
      <w:r w:rsidRPr="0033045B">
        <w:rPr>
          <w:noProof/>
          <w:sz w:val="28"/>
          <w:szCs w:val="28"/>
        </w:rPr>
        <w:t xml:space="preserve">Одан кейінгі күрделену өзекшелердің ішкі бөлігіндегі сүзілу жүйесінің эрі қарай жетілуімен </w:t>
      </w:r>
      <w:r w:rsidRPr="0033045B">
        <w:rPr>
          <w:sz w:val="28"/>
          <w:szCs w:val="28"/>
        </w:rPr>
        <w:t xml:space="preserve">байланысты. </w:t>
      </w:r>
      <w:r w:rsidRPr="0033045B">
        <w:rPr>
          <w:noProof/>
          <w:sz w:val="28"/>
          <w:szCs w:val="28"/>
        </w:rPr>
        <w:t xml:space="preserve">Алғашқы бүйректерде өзекшелердің іштеріндегі капиллярлардың шумақтарының көбеюімен </w:t>
      </w:r>
      <w:r w:rsidRPr="0033045B">
        <w:rPr>
          <w:sz w:val="28"/>
          <w:szCs w:val="28"/>
        </w:rPr>
        <w:t xml:space="preserve">байланысты, </w:t>
      </w:r>
      <w:r w:rsidRPr="0033045B">
        <w:rPr>
          <w:noProof/>
          <w:sz w:val="28"/>
          <w:szCs w:val="28"/>
        </w:rPr>
        <w:t xml:space="preserve">олардың </w:t>
      </w:r>
      <w:r w:rsidRPr="0033045B">
        <w:rPr>
          <w:sz w:val="28"/>
          <w:szCs w:val="28"/>
        </w:rPr>
        <w:t xml:space="preserve">саны шамамен </w:t>
      </w:r>
      <w:r w:rsidRPr="0033045B">
        <w:rPr>
          <w:noProof/>
          <w:sz w:val="28"/>
          <w:szCs w:val="28"/>
        </w:rPr>
        <w:t>100-ге дейін болуы мүмкін, олар өзекшенің қабырғаларындағы арнайы қуыстарда (капсуларда) шумақталып жатады, сөйтіп олар мальпигий денешігін құрайды. Алғашқы бүйректердің пішіні сопақша болып келеді.</w:t>
      </w:r>
    </w:p>
    <w:p w:rsidR="00DB0A59" w:rsidRPr="0033045B" w:rsidRDefault="00DB0A59" w:rsidP="00B136B8">
      <w:pPr>
        <w:jc w:val="both"/>
        <w:rPr>
          <w:sz w:val="28"/>
          <w:szCs w:val="28"/>
        </w:rPr>
      </w:pPr>
      <w:r w:rsidRPr="0033045B">
        <w:rPr>
          <w:noProof/>
          <w:sz w:val="28"/>
          <w:szCs w:val="28"/>
        </w:rPr>
        <w:t xml:space="preserve">Екінші бүйрек </w:t>
      </w:r>
      <w:r w:rsidRPr="0033045B">
        <w:rPr>
          <w:sz w:val="28"/>
          <w:szCs w:val="28"/>
        </w:rPr>
        <w:t xml:space="preserve">- </w:t>
      </w:r>
      <w:r w:rsidRPr="0033045B">
        <w:rPr>
          <w:noProof/>
          <w:sz w:val="28"/>
          <w:szCs w:val="28"/>
        </w:rPr>
        <w:t xml:space="preserve">бөлшекті мүше, оның өзекшелері (олардың </w:t>
      </w:r>
      <w:r w:rsidRPr="0033045B">
        <w:rPr>
          <w:sz w:val="28"/>
          <w:szCs w:val="28"/>
        </w:rPr>
        <w:t xml:space="preserve">саны 1 </w:t>
      </w:r>
      <w:r w:rsidRPr="0033045B">
        <w:rPr>
          <w:noProof/>
          <w:sz w:val="28"/>
          <w:szCs w:val="28"/>
        </w:rPr>
        <w:t xml:space="preserve">млн-ға дейін </w:t>
      </w:r>
      <w:r w:rsidRPr="0033045B">
        <w:rPr>
          <w:sz w:val="28"/>
          <w:szCs w:val="28"/>
        </w:rPr>
        <w:t xml:space="preserve">болады) </w:t>
      </w:r>
      <w:r w:rsidRPr="0033045B">
        <w:rPr>
          <w:noProof/>
          <w:sz w:val="28"/>
          <w:szCs w:val="28"/>
        </w:rPr>
        <w:t xml:space="preserve">несепағарға, ол қуыққа (қүстарда қуық болмайды) </w:t>
      </w:r>
      <w:r w:rsidRPr="0033045B">
        <w:rPr>
          <w:sz w:val="28"/>
          <w:szCs w:val="28"/>
        </w:rPr>
        <w:t xml:space="preserve">ашылады. </w:t>
      </w:r>
      <w:r w:rsidRPr="0033045B">
        <w:rPr>
          <w:noProof/>
          <w:sz w:val="28"/>
          <w:szCs w:val="28"/>
        </w:rPr>
        <w:t xml:space="preserve">Қосмекенділерде, </w:t>
      </w:r>
      <w:r w:rsidRPr="0033045B">
        <w:rPr>
          <w:sz w:val="28"/>
          <w:szCs w:val="28"/>
        </w:rPr>
        <w:t xml:space="preserve">бауырымен </w:t>
      </w:r>
      <w:r w:rsidRPr="0033045B">
        <w:rPr>
          <w:noProof/>
          <w:sz w:val="28"/>
          <w:szCs w:val="28"/>
        </w:rPr>
        <w:t>жорғалаушыларда</w:t>
      </w:r>
      <w:r w:rsidRPr="0033045B">
        <w:rPr>
          <w:sz w:val="28"/>
          <w:szCs w:val="28"/>
          <w:lang w:val="kk-KZ"/>
        </w:rPr>
        <w:t xml:space="preserve"> </w:t>
      </w:r>
      <w:r w:rsidRPr="0033045B">
        <w:rPr>
          <w:noProof/>
          <w:sz w:val="28"/>
          <w:szCs w:val="28"/>
          <w:lang w:val="kk-KZ"/>
        </w:rPr>
        <w:t xml:space="preserve">және құстарда </w:t>
      </w:r>
      <w:r w:rsidRPr="0033045B">
        <w:rPr>
          <w:sz w:val="28"/>
          <w:szCs w:val="28"/>
          <w:lang w:val="kk-KZ"/>
        </w:rPr>
        <w:t xml:space="preserve">ыдырау </w:t>
      </w:r>
      <w:r w:rsidRPr="0033045B">
        <w:rPr>
          <w:noProof/>
          <w:sz w:val="28"/>
          <w:szCs w:val="28"/>
          <w:lang w:val="kk-KZ"/>
        </w:rPr>
        <w:t xml:space="preserve">өншдерін шығару жүйесінің өзегі тікелей клоакаға </w:t>
      </w:r>
      <w:r w:rsidRPr="0033045B">
        <w:rPr>
          <w:sz w:val="28"/>
          <w:szCs w:val="28"/>
          <w:lang w:val="kk-KZ"/>
        </w:rPr>
        <w:t xml:space="preserve">ашылады, ал </w:t>
      </w:r>
      <w:r w:rsidRPr="0033045B">
        <w:rPr>
          <w:noProof/>
          <w:sz w:val="28"/>
          <w:szCs w:val="28"/>
          <w:lang w:val="kk-KZ"/>
        </w:rPr>
        <w:t xml:space="preserve">сүтқоректілерде қуық зэр шығару өзекшесі арқылы сыртқа </w:t>
      </w:r>
      <w:r w:rsidRPr="0033045B">
        <w:rPr>
          <w:sz w:val="28"/>
          <w:szCs w:val="28"/>
          <w:lang w:val="kk-KZ"/>
        </w:rPr>
        <w:t>ашылады.</w:t>
      </w:r>
    </w:p>
    <w:p w:rsidR="00DB0A59" w:rsidRPr="0033045B" w:rsidRDefault="00DB0A59" w:rsidP="00B136B8">
      <w:pPr>
        <w:jc w:val="both"/>
        <w:rPr>
          <w:sz w:val="28"/>
          <w:szCs w:val="28"/>
        </w:rPr>
      </w:pPr>
      <w:r w:rsidRPr="0033045B">
        <w:rPr>
          <w:noProof/>
          <w:sz w:val="28"/>
          <w:szCs w:val="28"/>
          <w:lang w:val="kk-KZ"/>
        </w:rPr>
        <w:t xml:space="preserve">Әртүрлі ұрпақтың бүйректерінің барлығы </w:t>
      </w:r>
      <w:r w:rsidRPr="0033045B">
        <w:rPr>
          <w:sz w:val="28"/>
          <w:szCs w:val="28"/>
          <w:lang w:val="kk-KZ"/>
        </w:rPr>
        <w:t>мезо</w:t>
      </w:r>
      <w:r w:rsidRPr="0033045B">
        <w:rPr>
          <w:sz w:val="28"/>
          <w:szCs w:val="28"/>
          <w:lang w:val="kk-KZ"/>
        </w:rPr>
        <w:softHyphen/>
        <w:t xml:space="preserve">дермадан дамиды. </w:t>
      </w:r>
      <w:r w:rsidRPr="0033045B">
        <w:rPr>
          <w:sz w:val="28"/>
          <w:szCs w:val="28"/>
        </w:rPr>
        <w:t>Про</w:t>
      </w:r>
      <w:r w:rsidRPr="0033045B">
        <w:rPr>
          <w:sz w:val="28"/>
          <w:szCs w:val="28"/>
        </w:rPr>
        <w:softHyphen/>
        <w:t xml:space="preserve">нефрос </w:t>
      </w:r>
      <w:r w:rsidRPr="0033045B">
        <w:rPr>
          <w:noProof/>
          <w:sz w:val="28"/>
          <w:szCs w:val="28"/>
        </w:rPr>
        <w:t xml:space="preserve">қос ұрық бастамасы-нан пайда </w:t>
      </w:r>
      <w:r w:rsidRPr="0033045B">
        <w:rPr>
          <w:sz w:val="28"/>
          <w:szCs w:val="28"/>
        </w:rPr>
        <w:t xml:space="preserve">болады. </w:t>
      </w:r>
      <w:r w:rsidRPr="0033045B">
        <w:rPr>
          <w:noProof/>
          <w:sz w:val="28"/>
          <w:szCs w:val="28"/>
        </w:rPr>
        <w:t xml:space="preserve">Өсе келе, олар бүйрек алды өзекшеге бірігеді. </w:t>
      </w:r>
      <w:r w:rsidRPr="0033045B">
        <w:rPr>
          <w:sz w:val="28"/>
          <w:szCs w:val="28"/>
        </w:rPr>
        <w:t>Мезонефрос проф-</w:t>
      </w:r>
      <w:r w:rsidRPr="0033045B">
        <w:rPr>
          <w:noProof/>
          <w:sz w:val="28"/>
          <w:szCs w:val="28"/>
        </w:rPr>
        <w:t xml:space="preserve">нефростың артқы бөлігінен дамиды. Мезонефростың өзегі) дами </w:t>
      </w:r>
      <w:r w:rsidRPr="0033045B">
        <w:rPr>
          <w:sz w:val="28"/>
          <w:szCs w:val="28"/>
        </w:rPr>
        <w:t xml:space="preserve">келе вольф жэне </w:t>
      </w:r>
      <w:r w:rsidRPr="0033045B">
        <w:rPr>
          <w:noProof/>
          <w:sz w:val="28"/>
          <w:szCs w:val="28"/>
        </w:rPr>
        <w:t>мюллер өзектеріне жіктеледі.</w:t>
      </w:r>
    </w:p>
    <w:p w:rsidR="00DB0A59" w:rsidRPr="0033045B" w:rsidRDefault="00DB0A59" w:rsidP="00B136B8">
      <w:pPr>
        <w:jc w:val="both"/>
        <w:rPr>
          <w:sz w:val="28"/>
          <w:szCs w:val="28"/>
        </w:rPr>
      </w:pPr>
      <w:r w:rsidRPr="0033045B">
        <w:rPr>
          <w:sz w:val="28"/>
          <w:szCs w:val="28"/>
        </w:rPr>
        <w:t>Метанефрос мезо-</w:t>
      </w:r>
      <w:r w:rsidRPr="0033045B">
        <w:rPr>
          <w:noProof/>
          <w:sz w:val="28"/>
          <w:szCs w:val="28"/>
        </w:rPr>
        <w:t xml:space="preserve">нефростан кейін </w:t>
      </w:r>
      <w:r w:rsidRPr="0033045B">
        <w:rPr>
          <w:sz w:val="28"/>
          <w:szCs w:val="28"/>
        </w:rPr>
        <w:t xml:space="preserve">дамиды. Осы </w:t>
      </w:r>
      <w:r w:rsidRPr="0033045B">
        <w:rPr>
          <w:noProof/>
          <w:sz w:val="28"/>
          <w:szCs w:val="28"/>
        </w:rPr>
        <w:t>бүйректің өзекшелері</w:t>
      </w:r>
    </w:p>
    <w:p w:rsidR="00DB0A59" w:rsidRPr="0033045B" w:rsidRDefault="00DB0A59" w:rsidP="00B136B8">
      <w:pPr>
        <w:jc w:val="both"/>
        <w:rPr>
          <w:sz w:val="28"/>
          <w:szCs w:val="28"/>
        </w:rPr>
      </w:pPr>
      <w:r w:rsidRPr="0033045B">
        <w:rPr>
          <w:noProof/>
          <w:sz w:val="28"/>
          <w:szCs w:val="28"/>
        </w:rPr>
        <w:t xml:space="preserve">қуыққа </w:t>
      </w:r>
      <w:r w:rsidRPr="0033045B">
        <w:rPr>
          <w:sz w:val="28"/>
          <w:szCs w:val="28"/>
        </w:rPr>
        <w:t xml:space="preserve">ашылады, вольф </w:t>
      </w:r>
      <w:r w:rsidRPr="0033045B">
        <w:rPr>
          <w:noProof/>
          <w:sz w:val="28"/>
          <w:szCs w:val="28"/>
        </w:rPr>
        <w:t xml:space="preserve">өзегі аталықтарының жыныс жолы қызметін, </w:t>
      </w:r>
      <w:r w:rsidRPr="0033045B">
        <w:rPr>
          <w:sz w:val="28"/>
          <w:szCs w:val="28"/>
        </w:rPr>
        <w:t xml:space="preserve">ал мюллер </w:t>
      </w:r>
      <w:r w:rsidRPr="0033045B">
        <w:rPr>
          <w:noProof/>
          <w:sz w:val="28"/>
          <w:szCs w:val="28"/>
        </w:rPr>
        <w:t>өзегі сақталып, аналықтарының жұмыртқа жолы қызметін атқарады.</w:t>
      </w:r>
    </w:p>
    <w:p w:rsidR="00DB0A59" w:rsidRPr="0033045B" w:rsidRDefault="00DB0A59" w:rsidP="00B136B8">
      <w:pPr>
        <w:jc w:val="both"/>
        <w:rPr>
          <w:sz w:val="28"/>
          <w:szCs w:val="28"/>
        </w:rPr>
      </w:pPr>
      <w:r w:rsidRPr="0033045B">
        <w:rPr>
          <w:noProof/>
          <w:sz w:val="28"/>
          <w:szCs w:val="28"/>
        </w:rPr>
        <w:t xml:space="preserve">Дөңгелекауыздьшардың, балықтардың жэне қосмекенділердің ересектерінде дене бүйрегі қызмет жасайды, бірақ миксиндер де алдыңғы бүйректің кейбір қасиеттері сақталған, ал балықтардың жэне қосмекенділердің дернэсілдерінде алдыңғы бүйрек толық сақталған. </w:t>
      </w:r>
      <w:r w:rsidRPr="0033045B">
        <w:rPr>
          <w:sz w:val="28"/>
          <w:szCs w:val="28"/>
        </w:rPr>
        <w:t xml:space="preserve">Бауырымен </w:t>
      </w:r>
      <w:r w:rsidRPr="0033045B">
        <w:rPr>
          <w:noProof/>
          <w:sz w:val="28"/>
          <w:szCs w:val="28"/>
        </w:rPr>
        <w:t xml:space="preserve">жорғалаушылардың ересектерінде </w:t>
      </w:r>
      <w:r w:rsidRPr="0033045B">
        <w:rPr>
          <w:sz w:val="28"/>
          <w:szCs w:val="28"/>
        </w:rPr>
        <w:t xml:space="preserve">тек </w:t>
      </w:r>
      <w:r w:rsidRPr="0033045B">
        <w:rPr>
          <w:noProof/>
          <w:sz w:val="28"/>
          <w:szCs w:val="28"/>
        </w:rPr>
        <w:t xml:space="preserve">екінші (жамбас) бүйрек қызмет атқарады. Ол омыртқа жотасының астында орналасқан жұ_п тұтас </w:t>
      </w:r>
      <w:r w:rsidRPr="0033045B">
        <w:rPr>
          <w:sz w:val="28"/>
          <w:szCs w:val="28"/>
        </w:rPr>
        <w:t xml:space="preserve">немесе </w:t>
      </w:r>
      <w:r w:rsidRPr="0033045B">
        <w:rPr>
          <w:noProof/>
          <w:sz w:val="28"/>
          <w:szCs w:val="28"/>
        </w:rPr>
        <w:t>бөлшек денелерден тұрады.</w:t>
      </w:r>
    </w:p>
    <w:p w:rsidR="00DB0A59" w:rsidRPr="0033045B" w:rsidRDefault="00DB0A59" w:rsidP="00B136B8">
      <w:pPr>
        <w:jc w:val="both"/>
        <w:rPr>
          <w:sz w:val="28"/>
          <w:szCs w:val="28"/>
        </w:rPr>
      </w:pPr>
      <w:r w:rsidRPr="0033045B">
        <w:rPr>
          <w:noProof/>
          <w:sz w:val="28"/>
          <w:szCs w:val="28"/>
        </w:rPr>
        <w:t xml:space="preserve">Сүтқоректілерде </w:t>
      </w:r>
      <w:r w:rsidRPr="0033045B">
        <w:rPr>
          <w:sz w:val="28"/>
          <w:szCs w:val="28"/>
        </w:rPr>
        <w:t xml:space="preserve">ыдырау </w:t>
      </w:r>
      <w:r w:rsidRPr="0033045B">
        <w:rPr>
          <w:noProof/>
          <w:sz w:val="28"/>
          <w:szCs w:val="28"/>
        </w:rPr>
        <w:t xml:space="preserve">өнімдерін шыгару жүйесі </w:t>
      </w:r>
      <w:r w:rsidRPr="0033045B">
        <w:rPr>
          <w:sz w:val="28"/>
          <w:szCs w:val="28"/>
        </w:rPr>
        <w:t xml:space="preserve">тек </w:t>
      </w:r>
      <w:r w:rsidRPr="0033045B">
        <w:rPr>
          <w:noProof/>
          <w:sz w:val="28"/>
          <w:szCs w:val="28"/>
        </w:rPr>
        <w:t xml:space="preserve">бүйректен ғана емес (195-сурет) несепагардан, қуықтан жэне зэр шығару өзегінен тұрады. </w:t>
      </w:r>
      <w:r w:rsidRPr="0033045B">
        <w:rPr>
          <w:sz w:val="28"/>
          <w:szCs w:val="28"/>
        </w:rPr>
        <w:t xml:space="preserve">Ыдырау </w:t>
      </w:r>
      <w:r w:rsidRPr="0033045B">
        <w:rPr>
          <w:noProof/>
          <w:sz w:val="28"/>
          <w:szCs w:val="28"/>
        </w:rPr>
        <w:t xml:space="preserve">өнімдерін шығару жүйесінің қызметінің «көрсеткіші» жоғары. Дене сау адамның бүйрегі күніне </w:t>
      </w:r>
      <w:r w:rsidRPr="0033045B">
        <w:rPr>
          <w:sz w:val="28"/>
          <w:szCs w:val="28"/>
        </w:rPr>
        <w:t xml:space="preserve">2 л зэр </w:t>
      </w:r>
      <w:r w:rsidRPr="0033045B">
        <w:rPr>
          <w:noProof/>
          <w:sz w:val="28"/>
          <w:szCs w:val="28"/>
        </w:rPr>
        <w:t xml:space="preserve">(несеп) түзеді. Күндік несептің қатты заттарының жартысын нэсепнәр </w:t>
      </w:r>
      <w:r w:rsidRPr="0033045B">
        <w:rPr>
          <w:sz w:val="28"/>
          <w:szCs w:val="28"/>
        </w:rPr>
        <w:t xml:space="preserve">(мочевина) (30 г) </w:t>
      </w:r>
      <w:r w:rsidRPr="0033045B">
        <w:rPr>
          <w:noProof/>
          <w:sz w:val="28"/>
          <w:szCs w:val="28"/>
        </w:rPr>
        <w:t xml:space="preserve">құрайды, </w:t>
      </w:r>
      <w:r w:rsidRPr="0033045B">
        <w:rPr>
          <w:sz w:val="28"/>
          <w:szCs w:val="28"/>
        </w:rPr>
        <w:t xml:space="preserve">ол белок </w:t>
      </w:r>
      <w:r w:rsidRPr="0033045B">
        <w:rPr>
          <w:noProof/>
          <w:sz w:val="28"/>
          <w:szCs w:val="28"/>
        </w:rPr>
        <w:t>метаболизмінің басты қалдығының бірі болып саналады.</w:t>
      </w:r>
    </w:p>
    <w:p w:rsidR="00DB0A59" w:rsidRPr="0033045B" w:rsidRDefault="00DB0A59" w:rsidP="00B136B8">
      <w:pPr>
        <w:jc w:val="both"/>
        <w:rPr>
          <w:sz w:val="28"/>
          <w:szCs w:val="28"/>
        </w:rPr>
      </w:pPr>
      <w:r w:rsidRPr="0033045B">
        <w:rPr>
          <w:b/>
          <w:bCs/>
          <w:sz w:val="28"/>
          <w:szCs w:val="28"/>
          <w:lang w:val="kk-KZ"/>
        </w:rPr>
        <w:t xml:space="preserve">7. </w:t>
      </w:r>
      <w:r w:rsidRPr="0033045B">
        <w:rPr>
          <w:b/>
          <w:bCs/>
          <w:sz w:val="28"/>
          <w:szCs w:val="28"/>
        </w:rPr>
        <w:t xml:space="preserve"> </w:t>
      </w:r>
      <w:r w:rsidRPr="0033045B">
        <w:rPr>
          <w:b/>
          <w:bCs/>
          <w:noProof/>
          <w:sz w:val="28"/>
          <w:szCs w:val="28"/>
        </w:rPr>
        <w:t>Жүйке жүйссі</w:t>
      </w:r>
    </w:p>
    <w:p w:rsidR="00DB0A59" w:rsidRPr="0033045B" w:rsidRDefault="00DB0A59" w:rsidP="00B136B8">
      <w:pPr>
        <w:jc w:val="both"/>
        <w:rPr>
          <w:sz w:val="28"/>
          <w:szCs w:val="28"/>
        </w:rPr>
      </w:pPr>
      <w:r w:rsidRPr="0033045B">
        <w:rPr>
          <w:noProof/>
          <w:sz w:val="28"/>
          <w:szCs w:val="28"/>
        </w:rPr>
        <w:t xml:space="preserve">Қарапайымдарда жалпы түсінік бойынша жүйке жүйесі </w:t>
      </w:r>
      <w:r w:rsidRPr="0033045B">
        <w:rPr>
          <w:sz w:val="28"/>
          <w:szCs w:val="28"/>
        </w:rPr>
        <w:t xml:space="preserve">болмайды, </w:t>
      </w:r>
      <w:r w:rsidRPr="0033045B">
        <w:rPr>
          <w:noProof/>
          <w:sz w:val="28"/>
          <w:szCs w:val="28"/>
        </w:rPr>
        <w:t xml:space="preserve">бірақ олардың </w:t>
      </w:r>
      <w:r w:rsidRPr="0033045B">
        <w:rPr>
          <w:sz w:val="28"/>
          <w:szCs w:val="28"/>
        </w:rPr>
        <w:t xml:space="preserve">цитоплазмасында </w:t>
      </w:r>
      <w:r w:rsidRPr="0033045B">
        <w:rPr>
          <w:noProof/>
          <w:sz w:val="28"/>
          <w:szCs w:val="28"/>
        </w:rPr>
        <w:t xml:space="preserve">қозғыштық </w:t>
      </w:r>
      <w:r w:rsidRPr="0033045B">
        <w:rPr>
          <w:sz w:val="28"/>
          <w:szCs w:val="28"/>
        </w:rPr>
        <w:t xml:space="preserve">пен </w:t>
      </w:r>
      <w:r w:rsidRPr="0033045B">
        <w:rPr>
          <w:noProof/>
          <w:sz w:val="28"/>
          <w:szCs w:val="28"/>
        </w:rPr>
        <w:t xml:space="preserve">қозғалыс </w:t>
      </w:r>
      <w:r w:rsidRPr="0033045B">
        <w:rPr>
          <w:sz w:val="28"/>
          <w:szCs w:val="28"/>
        </w:rPr>
        <w:t xml:space="preserve">апараты болады. </w:t>
      </w:r>
      <w:r w:rsidRPr="0033045B">
        <w:rPr>
          <w:noProof/>
          <w:sz w:val="28"/>
          <w:szCs w:val="28"/>
        </w:rPr>
        <w:t>Атап айтқанда, парамецкийлердің цитоплазмасының орталық нейромоторлы массасы фибрилдер арқылы әрбір кірпікшемен</w:t>
      </w:r>
    </w:p>
    <w:p w:rsidR="00DB0A59" w:rsidRPr="0033045B" w:rsidRDefault="00DB0A59" w:rsidP="00B136B8">
      <w:pPr>
        <w:jc w:val="both"/>
        <w:rPr>
          <w:sz w:val="28"/>
          <w:szCs w:val="28"/>
        </w:rPr>
      </w:pPr>
      <w:r w:rsidRPr="0033045B">
        <w:rPr>
          <w:noProof/>
          <w:sz w:val="28"/>
          <w:szCs w:val="28"/>
        </w:rPr>
        <w:t>байланысқан, сөйтіп олар қара-пайым реттеуші орталық жэне өт-кізуші жүйені құрайды.</w:t>
      </w:r>
    </w:p>
    <w:p w:rsidR="00DB0A59" w:rsidRPr="0033045B" w:rsidRDefault="00DB0A59" w:rsidP="00B136B8">
      <w:pPr>
        <w:jc w:val="both"/>
        <w:rPr>
          <w:sz w:val="28"/>
          <w:szCs w:val="28"/>
        </w:rPr>
      </w:pPr>
      <w:r w:rsidRPr="0033045B">
        <w:rPr>
          <w:noProof/>
          <w:sz w:val="28"/>
          <w:szCs w:val="28"/>
        </w:rPr>
        <w:t xml:space="preserve">Жүйке жүй-есінің қарапайым түрі ішекқуыс-тыларда кездеседі </w:t>
      </w:r>
      <w:r w:rsidRPr="0033045B">
        <w:rPr>
          <w:sz w:val="28"/>
          <w:szCs w:val="28"/>
        </w:rPr>
        <w:t>(196-</w:t>
      </w:r>
      <w:r w:rsidRPr="0033045B">
        <w:rPr>
          <w:noProof/>
          <w:sz w:val="28"/>
          <w:szCs w:val="28"/>
        </w:rPr>
        <w:t xml:space="preserve">сурет </w:t>
      </w:r>
      <w:r w:rsidRPr="0033045B">
        <w:rPr>
          <w:sz w:val="28"/>
          <w:szCs w:val="28"/>
        </w:rPr>
        <w:t xml:space="preserve">). </w:t>
      </w:r>
      <w:r w:rsidRPr="0033045B">
        <w:rPr>
          <w:noProof/>
          <w:sz w:val="28"/>
          <w:szCs w:val="28"/>
        </w:rPr>
        <w:t>Пайда болудың алғашқы сатысы эпителиальды клеткалардың ней-</w:t>
      </w:r>
    </w:p>
    <w:p w:rsidR="00DB0A59" w:rsidRPr="0033045B" w:rsidRDefault="00DB0A59" w:rsidP="0011234C">
      <w:pPr>
        <w:rPr>
          <w:sz w:val="28"/>
          <w:szCs w:val="28"/>
        </w:rPr>
      </w:pPr>
      <w:r w:rsidRPr="0033045B">
        <w:rPr>
          <w:noProof/>
          <w:sz w:val="28"/>
          <w:szCs w:val="28"/>
        </w:rPr>
        <w:pict>
          <v:shape id="Рисунок 6" o:spid="_x0000_i1027" type="#_x0000_t75" style="width:205.8pt;height:156pt;visibility:visible">
            <v:imagedata r:id="rId8" o:title=""/>
          </v:shape>
        </w:pict>
      </w:r>
    </w:p>
    <w:p w:rsidR="00DB0A59" w:rsidRPr="0033045B" w:rsidRDefault="00DB0A59" w:rsidP="00B136B8">
      <w:pPr>
        <w:jc w:val="both"/>
        <w:rPr>
          <w:sz w:val="28"/>
          <w:szCs w:val="28"/>
        </w:rPr>
      </w:pPr>
      <w:r w:rsidRPr="0033045B">
        <w:rPr>
          <w:noProof/>
          <w:sz w:val="28"/>
          <w:szCs w:val="28"/>
        </w:rPr>
        <w:t>Гидраныц жүйке экүйесі:</w:t>
      </w:r>
    </w:p>
    <w:p w:rsidR="00DB0A59" w:rsidRPr="0033045B" w:rsidRDefault="00DB0A59" w:rsidP="00B136B8">
      <w:pPr>
        <w:jc w:val="both"/>
        <w:rPr>
          <w:sz w:val="28"/>
          <w:szCs w:val="28"/>
        </w:rPr>
      </w:pPr>
      <w:r w:rsidRPr="0033045B">
        <w:rPr>
          <w:sz w:val="28"/>
          <w:szCs w:val="28"/>
        </w:rPr>
        <w:t xml:space="preserve">1- </w:t>
      </w:r>
      <w:r w:rsidRPr="0033045B">
        <w:rPr>
          <w:noProof/>
          <w:sz w:val="28"/>
          <w:szCs w:val="28"/>
        </w:rPr>
        <w:t xml:space="preserve">жүйке фибрилдері, </w:t>
      </w:r>
      <w:r w:rsidRPr="0033045B">
        <w:rPr>
          <w:sz w:val="28"/>
          <w:szCs w:val="28"/>
        </w:rPr>
        <w:t xml:space="preserve">2 - </w:t>
      </w:r>
      <w:r w:rsidRPr="0033045B">
        <w:rPr>
          <w:noProof/>
          <w:sz w:val="28"/>
          <w:szCs w:val="28"/>
        </w:rPr>
        <w:t xml:space="preserve">жүйке </w:t>
      </w:r>
      <w:r w:rsidRPr="0033045B">
        <w:rPr>
          <w:sz w:val="28"/>
          <w:szCs w:val="28"/>
        </w:rPr>
        <w:t xml:space="preserve">торы, 3 - </w:t>
      </w:r>
      <w:r w:rsidRPr="0033045B">
        <w:rPr>
          <w:noProof/>
          <w:sz w:val="28"/>
          <w:szCs w:val="28"/>
        </w:rPr>
        <w:t xml:space="preserve">жүйке клеткасы, </w:t>
      </w:r>
      <w:r w:rsidRPr="0033045B">
        <w:rPr>
          <w:sz w:val="28"/>
          <w:szCs w:val="28"/>
        </w:rPr>
        <w:t xml:space="preserve">4 - ганглия, 5 - </w:t>
      </w:r>
      <w:r w:rsidRPr="0033045B">
        <w:rPr>
          <w:noProof/>
          <w:sz w:val="28"/>
          <w:szCs w:val="28"/>
        </w:rPr>
        <w:t xml:space="preserve">комиссуралар, </w:t>
      </w:r>
      <w:r w:rsidRPr="0033045B">
        <w:rPr>
          <w:sz w:val="28"/>
          <w:szCs w:val="28"/>
        </w:rPr>
        <w:t xml:space="preserve">6 - </w:t>
      </w:r>
      <w:r w:rsidRPr="0033045B">
        <w:rPr>
          <w:noProof/>
          <w:sz w:val="28"/>
          <w:szCs w:val="28"/>
        </w:rPr>
        <w:t>жүйке бағакасы</w:t>
      </w:r>
    </w:p>
    <w:p w:rsidR="00DB0A59" w:rsidRPr="0033045B" w:rsidRDefault="00DB0A59" w:rsidP="00B136B8">
      <w:pPr>
        <w:jc w:val="both"/>
        <w:rPr>
          <w:sz w:val="28"/>
          <w:szCs w:val="28"/>
        </w:rPr>
      </w:pPr>
      <w:r w:rsidRPr="0033045B">
        <w:rPr>
          <w:noProof/>
          <w:sz w:val="28"/>
          <w:szCs w:val="28"/>
        </w:rPr>
        <w:t xml:space="preserve">росенсорлы эле-менттерге жік-телуінен бас-талған. </w:t>
      </w:r>
      <w:r w:rsidRPr="0033045B">
        <w:rPr>
          <w:sz w:val="28"/>
          <w:szCs w:val="28"/>
        </w:rPr>
        <w:t>Осы клет-</w:t>
      </w:r>
      <w:r w:rsidRPr="0033045B">
        <w:rPr>
          <w:noProof/>
          <w:sz w:val="28"/>
          <w:szCs w:val="28"/>
        </w:rPr>
        <w:t>калардың сыртқы</w:t>
      </w:r>
    </w:p>
    <w:p w:rsidR="00DB0A59" w:rsidRPr="0033045B" w:rsidRDefault="00DB0A59" w:rsidP="00B136B8">
      <w:pPr>
        <w:jc w:val="both"/>
        <w:rPr>
          <w:sz w:val="28"/>
          <w:szCs w:val="28"/>
        </w:rPr>
      </w:pPr>
      <w:r w:rsidRPr="0033045B">
        <w:rPr>
          <w:noProof/>
          <w:sz w:val="28"/>
          <w:szCs w:val="28"/>
        </w:rPr>
        <w:t xml:space="preserve">қабаты рецепторлар қызметін атқарады, осының түбінен жүйке талшықтары бүлшық ет клеткаларына тармақталады. Нағыз өткізгіш қызметін атқаратын жүйке клеткалары </w:t>
      </w:r>
      <w:r w:rsidRPr="0033045B">
        <w:rPr>
          <w:sz w:val="28"/>
          <w:szCs w:val="28"/>
        </w:rPr>
        <w:t xml:space="preserve">нейрон да </w:t>
      </w:r>
      <w:r w:rsidRPr="0033045B">
        <w:rPr>
          <w:noProof/>
          <w:sz w:val="28"/>
          <w:szCs w:val="28"/>
        </w:rPr>
        <w:t xml:space="preserve">алғашқы рет </w:t>
      </w:r>
      <w:r w:rsidRPr="0033045B">
        <w:rPr>
          <w:sz w:val="28"/>
          <w:szCs w:val="28"/>
        </w:rPr>
        <w:t xml:space="preserve">осы </w:t>
      </w:r>
      <w:r w:rsidRPr="0033045B">
        <w:rPr>
          <w:noProof/>
          <w:sz w:val="28"/>
          <w:szCs w:val="28"/>
        </w:rPr>
        <w:t>ішекқуыстыларда кездеседі, ол катехоламинді бөледі.</w:t>
      </w:r>
    </w:p>
    <w:p w:rsidR="00DB0A59" w:rsidRPr="0033045B" w:rsidRDefault="00DB0A59" w:rsidP="00B136B8">
      <w:pPr>
        <w:jc w:val="both"/>
        <w:rPr>
          <w:sz w:val="28"/>
          <w:szCs w:val="28"/>
        </w:rPr>
      </w:pPr>
      <w:r w:rsidRPr="0033045B">
        <w:rPr>
          <w:noProof/>
          <w:sz w:val="28"/>
          <w:szCs w:val="28"/>
        </w:rPr>
        <w:t xml:space="preserve">Жүйке жүйесінің әрі қарай дамуы организмдердің радиальды симметриядан билатериальдыға ауысуына байланысты болды, бүл кезде жүйке клеткаларының шоғыры дененің эр бөлігінде орналасты. Жалпақ құрттарда жүйке клеткаларының шоғырынан жұп </w:t>
      </w:r>
      <w:r w:rsidRPr="0033045B">
        <w:rPr>
          <w:sz w:val="28"/>
          <w:szCs w:val="28"/>
        </w:rPr>
        <w:t xml:space="preserve">бас </w:t>
      </w:r>
      <w:r w:rsidRPr="0033045B">
        <w:rPr>
          <w:noProof/>
          <w:sz w:val="28"/>
          <w:szCs w:val="28"/>
        </w:rPr>
        <w:t xml:space="preserve">жүйке түйіні пайда болумен аяқталды, бұлардан сезім мүшелеріне жэне жұп жүйке бағаналарына жүйке талшықтары барады, </w:t>
      </w:r>
      <w:r w:rsidRPr="0033045B">
        <w:rPr>
          <w:sz w:val="28"/>
          <w:szCs w:val="28"/>
        </w:rPr>
        <w:t xml:space="preserve">ол бас </w:t>
      </w:r>
      <w:r w:rsidRPr="0033045B">
        <w:rPr>
          <w:noProof/>
          <w:sz w:val="28"/>
          <w:szCs w:val="28"/>
        </w:rPr>
        <w:t xml:space="preserve">бөлімнен бүкіл дене бойымен құйрық бөлімге дейін тармақталған. Жұмыр құрттарда жұтқыншақ маңында </w:t>
      </w:r>
      <w:r w:rsidRPr="0033045B">
        <w:rPr>
          <w:sz w:val="28"/>
          <w:szCs w:val="28"/>
        </w:rPr>
        <w:t xml:space="preserve">бас </w:t>
      </w:r>
      <w:r w:rsidRPr="0033045B">
        <w:rPr>
          <w:noProof/>
          <w:sz w:val="28"/>
          <w:szCs w:val="28"/>
        </w:rPr>
        <w:t>жүйке түйіндерінің</w:t>
      </w:r>
      <w:r w:rsidRPr="0033045B">
        <w:rPr>
          <w:sz w:val="28"/>
          <w:szCs w:val="28"/>
          <w:lang w:val="kk-KZ"/>
        </w:rPr>
        <w:t xml:space="preserve"> </w:t>
      </w:r>
      <w:r w:rsidRPr="0033045B">
        <w:rPr>
          <w:noProof/>
          <w:sz w:val="28"/>
          <w:szCs w:val="28"/>
        </w:rPr>
        <w:t xml:space="preserve">бірігуінен жұтқыншақ маңы жүйке сақинасы </w:t>
      </w:r>
      <w:r w:rsidRPr="0033045B">
        <w:rPr>
          <w:sz w:val="28"/>
          <w:szCs w:val="28"/>
        </w:rPr>
        <w:t xml:space="preserve">пайда болды, ал </w:t>
      </w:r>
      <w:r w:rsidRPr="0033045B">
        <w:rPr>
          <w:noProof/>
          <w:sz w:val="28"/>
          <w:szCs w:val="28"/>
        </w:rPr>
        <w:t xml:space="preserve">буылттық қүрттарда жү_п жұйке түйіндерінің дененің әрбір бөлігінде орншіасуына </w:t>
      </w:r>
      <w:r w:rsidRPr="0033045B">
        <w:rPr>
          <w:sz w:val="28"/>
          <w:szCs w:val="28"/>
        </w:rPr>
        <w:t xml:space="preserve">байланысты </w:t>
      </w:r>
      <w:r w:rsidRPr="0033045B">
        <w:rPr>
          <w:noProof/>
          <w:sz w:val="28"/>
          <w:szCs w:val="28"/>
        </w:rPr>
        <w:t>жүйке тізбегі дамыды.</w:t>
      </w:r>
    </w:p>
    <w:p w:rsidR="00DB0A59" w:rsidRPr="0033045B" w:rsidRDefault="00DB0A59" w:rsidP="00B136B8">
      <w:pPr>
        <w:jc w:val="both"/>
        <w:rPr>
          <w:sz w:val="28"/>
          <w:szCs w:val="28"/>
        </w:rPr>
      </w:pPr>
      <w:r w:rsidRPr="0033045B">
        <w:rPr>
          <w:noProof/>
          <w:sz w:val="28"/>
          <w:szCs w:val="28"/>
        </w:rPr>
        <w:t>Буынаяқтыларда жүйке клеткаларының шоғырлана түсуінің нэтижесінде жүйке орталығы пайда болып, сезім мүшелері дами бастады.</w:t>
      </w:r>
    </w:p>
    <w:p w:rsidR="00DB0A59" w:rsidRPr="0033045B" w:rsidRDefault="00DB0A59" w:rsidP="00B136B8">
      <w:pPr>
        <w:jc w:val="both"/>
        <w:rPr>
          <w:sz w:val="28"/>
          <w:szCs w:val="28"/>
        </w:rPr>
      </w:pPr>
      <w:r w:rsidRPr="0033045B">
        <w:rPr>
          <w:noProof/>
          <w:sz w:val="28"/>
          <w:szCs w:val="28"/>
        </w:rPr>
        <w:t>Омыртқасыздардың жэне омыртқалылардың жүйке жүйесінің эволюциясы кезінде базисті жэне эндокринді жүйкелердің құрлымы топографиялық және ультрақұрлымдық өзгеру бағытары бойынша жүрді. Олардың екеуі де нейрогенді эпителиялардан бөлініп, алғашқысында жуйке тақтайшасы, одан жүйке түтігі қалыптасты.</w:t>
      </w:r>
    </w:p>
    <w:p w:rsidR="00DB0A59" w:rsidRPr="0033045B" w:rsidRDefault="00DB0A59" w:rsidP="00B136B8">
      <w:pPr>
        <w:jc w:val="both"/>
        <w:rPr>
          <w:sz w:val="28"/>
          <w:szCs w:val="28"/>
        </w:rPr>
      </w:pPr>
      <w:r w:rsidRPr="0033045B">
        <w:rPr>
          <w:noProof/>
          <w:sz w:val="28"/>
          <w:szCs w:val="28"/>
        </w:rPr>
        <w:t xml:space="preserve">Төменгі сатьтдағы хордалыларда орталық жүйке жүйесі түтік пішінді, </w:t>
      </w:r>
      <w:r w:rsidRPr="0033045B">
        <w:rPr>
          <w:sz w:val="28"/>
          <w:szCs w:val="28"/>
        </w:rPr>
        <w:t xml:space="preserve">бас </w:t>
      </w:r>
      <w:r w:rsidRPr="0033045B">
        <w:rPr>
          <w:noProof/>
          <w:sz w:val="28"/>
          <w:szCs w:val="28"/>
        </w:rPr>
        <w:t xml:space="preserve">бөлігінде кеңейген, ол жерде мидың нышаны, ал қуыста (невроцель) қарыншасы орналасқан. Шеткі жүйке жүйесіне денеде таралған жүйке жүйелері жатады. Нейросекреция </w:t>
      </w:r>
      <w:r w:rsidRPr="0033045B">
        <w:rPr>
          <w:sz w:val="28"/>
          <w:szCs w:val="28"/>
        </w:rPr>
        <w:t xml:space="preserve">клеткалары </w:t>
      </w:r>
      <w:r w:rsidRPr="0033045B">
        <w:rPr>
          <w:noProof/>
          <w:sz w:val="28"/>
          <w:szCs w:val="28"/>
        </w:rPr>
        <w:t>сезіну, өткізгіштік жэне секрециялық қызметтер атқарады.</w:t>
      </w:r>
    </w:p>
    <w:p w:rsidR="00DB0A59" w:rsidRPr="0033045B" w:rsidRDefault="00DB0A59" w:rsidP="0011234C">
      <w:pPr>
        <w:rPr>
          <w:sz w:val="28"/>
          <w:szCs w:val="28"/>
        </w:rPr>
      </w:pPr>
      <w:r w:rsidRPr="0033045B">
        <w:rPr>
          <w:noProof/>
          <w:sz w:val="28"/>
          <w:szCs w:val="28"/>
        </w:rPr>
        <w:pict>
          <v:shape id="Рисунок 5" o:spid="_x0000_i1028" type="#_x0000_t75" style="width:200.4pt;height:179.4pt;visibility:visible">
            <v:imagedata r:id="rId9" o:title=""/>
          </v:shape>
        </w:pict>
      </w:r>
    </w:p>
    <w:p w:rsidR="00DB0A59" w:rsidRPr="0033045B" w:rsidRDefault="00DB0A59" w:rsidP="00B136B8">
      <w:pPr>
        <w:jc w:val="both"/>
        <w:rPr>
          <w:sz w:val="28"/>
          <w:szCs w:val="28"/>
        </w:rPr>
      </w:pPr>
      <w:r w:rsidRPr="0033045B">
        <w:rPr>
          <w:sz w:val="28"/>
          <w:szCs w:val="28"/>
        </w:rPr>
        <w:t>Нейрон</w:t>
      </w:r>
    </w:p>
    <w:p w:rsidR="00DB0A59" w:rsidRPr="0033045B" w:rsidRDefault="00DB0A59" w:rsidP="00B136B8">
      <w:pPr>
        <w:jc w:val="both"/>
        <w:rPr>
          <w:sz w:val="28"/>
          <w:szCs w:val="28"/>
        </w:rPr>
      </w:pPr>
      <w:r w:rsidRPr="0033045B">
        <w:rPr>
          <w:sz w:val="28"/>
          <w:szCs w:val="28"/>
        </w:rPr>
        <w:t xml:space="preserve">1 - </w:t>
      </w:r>
      <w:r w:rsidRPr="0033045B">
        <w:rPr>
          <w:noProof/>
          <w:sz w:val="28"/>
          <w:szCs w:val="28"/>
        </w:rPr>
        <w:t xml:space="preserve">дендриттер, </w:t>
      </w:r>
      <w:r w:rsidRPr="0033045B">
        <w:rPr>
          <w:sz w:val="28"/>
          <w:szCs w:val="28"/>
        </w:rPr>
        <w:t xml:space="preserve">2 - клетка </w:t>
      </w:r>
      <w:r w:rsidRPr="0033045B">
        <w:rPr>
          <w:noProof/>
          <w:sz w:val="28"/>
          <w:szCs w:val="28"/>
        </w:rPr>
        <w:t xml:space="preserve">денесі, </w:t>
      </w:r>
      <w:r w:rsidRPr="0033045B">
        <w:rPr>
          <w:sz w:val="28"/>
          <w:szCs w:val="28"/>
        </w:rPr>
        <w:t xml:space="preserve">3 - </w:t>
      </w:r>
      <w:r w:rsidRPr="0033045B">
        <w:rPr>
          <w:noProof/>
          <w:sz w:val="28"/>
          <w:szCs w:val="28"/>
        </w:rPr>
        <w:t xml:space="preserve">аксогшазма, </w:t>
      </w:r>
      <w:r w:rsidRPr="0033045B">
        <w:rPr>
          <w:sz w:val="28"/>
          <w:szCs w:val="28"/>
        </w:rPr>
        <w:t xml:space="preserve">4 - </w:t>
      </w:r>
      <w:r w:rsidRPr="0033045B">
        <w:rPr>
          <w:noProof/>
          <w:sz w:val="28"/>
          <w:szCs w:val="28"/>
        </w:rPr>
        <w:t xml:space="preserve">Раньве қылгасы, </w:t>
      </w:r>
      <w:r w:rsidRPr="0033045B">
        <w:rPr>
          <w:sz w:val="28"/>
          <w:szCs w:val="28"/>
        </w:rPr>
        <w:t xml:space="preserve">5 - аксон, 6 - </w:t>
      </w:r>
      <w:r w:rsidRPr="0033045B">
        <w:rPr>
          <w:noProof/>
          <w:sz w:val="28"/>
          <w:szCs w:val="28"/>
        </w:rPr>
        <w:t xml:space="preserve">аксонның сонғы тармактары, </w:t>
      </w:r>
      <w:r w:rsidRPr="0033045B">
        <w:rPr>
          <w:sz w:val="28"/>
          <w:szCs w:val="28"/>
        </w:rPr>
        <w:t xml:space="preserve">7 - </w:t>
      </w:r>
      <w:r w:rsidRPr="0033045B">
        <w:rPr>
          <w:noProof/>
          <w:sz w:val="28"/>
          <w:szCs w:val="28"/>
        </w:rPr>
        <w:t xml:space="preserve">шван клеткасының ядросы, </w:t>
      </w:r>
      <w:r w:rsidRPr="0033045B">
        <w:rPr>
          <w:sz w:val="28"/>
          <w:szCs w:val="28"/>
        </w:rPr>
        <w:t xml:space="preserve">8 - </w:t>
      </w:r>
      <w:r w:rsidRPr="0033045B">
        <w:rPr>
          <w:noProof/>
          <w:sz w:val="28"/>
          <w:szCs w:val="28"/>
        </w:rPr>
        <w:t xml:space="preserve">миеленді қабык, </w:t>
      </w:r>
      <w:r w:rsidRPr="0033045B">
        <w:rPr>
          <w:sz w:val="28"/>
          <w:szCs w:val="28"/>
        </w:rPr>
        <w:t xml:space="preserve">9 </w:t>
      </w:r>
      <w:r w:rsidRPr="0033045B">
        <w:rPr>
          <w:noProof/>
          <w:sz w:val="28"/>
          <w:szCs w:val="28"/>
        </w:rPr>
        <w:t xml:space="preserve">~ </w:t>
      </w:r>
      <w:r w:rsidRPr="0033045B">
        <w:rPr>
          <w:sz w:val="28"/>
          <w:szCs w:val="28"/>
        </w:rPr>
        <w:t xml:space="preserve">аксон </w:t>
      </w:r>
      <w:r w:rsidRPr="0033045B">
        <w:rPr>
          <w:noProof/>
          <w:sz w:val="28"/>
          <w:szCs w:val="28"/>
        </w:rPr>
        <w:t>төбепгігі</w:t>
      </w:r>
    </w:p>
    <w:p w:rsidR="00DB0A59" w:rsidRPr="0033045B" w:rsidRDefault="00DB0A59" w:rsidP="00B136B8">
      <w:pPr>
        <w:jc w:val="both"/>
        <w:rPr>
          <w:sz w:val="28"/>
          <w:szCs w:val="28"/>
        </w:rPr>
      </w:pPr>
      <w:r w:rsidRPr="0033045B">
        <w:rPr>
          <w:noProof/>
          <w:sz w:val="28"/>
          <w:szCs w:val="28"/>
        </w:rPr>
        <w:t>Организмдердің тіршілігі күрделенген сайын</w:t>
      </w:r>
      <w:r w:rsidRPr="0033045B">
        <w:rPr>
          <w:noProof/>
          <w:sz w:val="28"/>
          <w:szCs w:val="28"/>
          <w:vertAlign w:val="superscript"/>
        </w:rPr>
        <w:t>!</w:t>
      </w:r>
      <w:r w:rsidRPr="0033045B">
        <w:rPr>
          <w:noProof/>
          <w:sz w:val="28"/>
          <w:szCs w:val="28"/>
        </w:rPr>
        <w:t xml:space="preserve">жүйке жүйесінің </w:t>
      </w:r>
      <w:r w:rsidRPr="0033045B">
        <w:rPr>
          <w:sz w:val="28"/>
          <w:szCs w:val="28"/>
        </w:rPr>
        <w:t xml:space="preserve">эволюциясы </w:t>
      </w:r>
      <w:r w:rsidRPr="0033045B">
        <w:rPr>
          <w:noProof/>
          <w:sz w:val="28"/>
          <w:szCs w:val="28"/>
        </w:rPr>
        <w:t xml:space="preserve">орталықтандыру және нейрондардың бірігу бағытында жүрді (197-сурет). Омыртқалылардың жүйке жүйесі орталық </w:t>
      </w:r>
      <w:r w:rsidRPr="0033045B">
        <w:rPr>
          <w:sz w:val="28"/>
          <w:szCs w:val="28"/>
        </w:rPr>
        <w:t>- ми мен</w:t>
      </w:r>
    </w:p>
    <w:p w:rsidR="00DB0A59" w:rsidRPr="0033045B" w:rsidRDefault="00DB0A59" w:rsidP="00B136B8">
      <w:pPr>
        <w:jc w:val="both"/>
        <w:rPr>
          <w:sz w:val="28"/>
          <w:szCs w:val="28"/>
        </w:rPr>
      </w:pPr>
      <w:r w:rsidRPr="0033045B">
        <w:rPr>
          <w:noProof/>
          <w:sz w:val="28"/>
          <w:szCs w:val="28"/>
        </w:rPr>
        <w:t xml:space="preserve">жұлыннан және шеткі жүйке жүйесінен тұрады. </w:t>
      </w:r>
      <w:r w:rsidRPr="0033045B">
        <w:rPr>
          <w:sz w:val="28"/>
          <w:szCs w:val="28"/>
        </w:rPr>
        <w:t xml:space="preserve">Ми жэне </w:t>
      </w:r>
      <w:r w:rsidRPr="0033045B">
        <w:rPr>
          <w:noProof/>
          <w:sz w:val="28"/>
          <w:szCs w:val="28"/>
        </w:rPr>
        <w:t xml:space="preserve">жұлын орталық жүйке жүйесін құрайды. Перифериялық (шеткі) жүйке жүйесін (денелік </w:t>
      </w:r>
      <w:r w:rsidRPr="0033045B">
        <w:rPr>
          <w:sz w:val="28"/>
          <w:szCs w:val="28"/>
        </w:rPr>
        <w:t xml:space="preserve">жэне жеке дара) </w:t>
      </w:r>
      <w:r w:rsidRPr="0033045B">
        <w:rPr>
          <w:noProof/>
          <w:sz w:val="28"/>
          <w:szCs w:val="28"/>
        </w:rPr>
        <w:t>жүйкелер қү_райды.</w:t>
      </w:r>
    </w:p>
    <w:p w:rsidR="00DB0A59" w:rsidRPr="0033045B" w:rsidRDefault="00DB0A59" w:rsidP="00B136B8">
      <w:pPr>
        <w:jc w:val="both"/>
        <w:rPr>
          <w:sz w:val="28"/>
          <w:szCs w:val="28"/>
        </w:rPr>
      </w:pPr>
      <w:r w:rsidRPr="0033045B">
        <w:rPr>
          <w:noProof/>
          <w:sz w:val="28"/>
          <w:szCs w:val="28"/>
        </w:rPr>
        <w:t xml:space="preserve">Омыртқалылардың орталық жүйке жүйесі организмдердің филогенетикалық жағдайына байланысты эртүрлі </w:t>
      </w:r>
      <w:r w:rsidRPr="0033045B">
        <w:rPr>
          <w:sz w:val="28"/>
          <w:szCs w:val="28"/>
        </w:rPr>
        <w:t>болады.</w:t>
      </w:r>
    </w:p>
    <w:p w:rsidR="00DB0A59" w:rsidRPr="0033045B" w:rsidRDefault="00DB0A59" w:rsidP="00B136B8">
      <w:pPr>
        <w:jc w:val="both"/>
        <w:rPr>
          <w:sz w:val="28"/>
          <w:szCs w:val="28"/>
        </w:rPr>
      </w:pPr>
      <w:r w:rsidRPr="0033045B">
        <w:rPr>
          <w:sz w:val="28"/>
          <w:szCs w:val="28"/>
        </w:rPr>
        <w:t xml:space="preserve">Ми бес </w:t>
      </w:r>
      <w:r w:rsidRPr="0033045B">
        <w:rPr>
          <w:noProof/>
          <w:sz w:val="28"/>
          <w:szCs w:val="28"/>
        </w:rPr>
        <w:t xml:space="preserve">бөлімнен </w:t>
      </w:r>
      <w:r w:rsidRPr="0033045B">
        <w:rPr>
          <w:sz w:val="28"/>
          <w:szCs w:val="28"/>
        </w:rPr>
        <w:t xml:space="preserve">- </w:t>
      </w:r>
      <w:r w:rsidRPr="0033045B">
        <w:rPr>
          <w:noProof/>
          <w:sz w:val="28"/>
          <w:szCs w:val="28"/>
        </w:rPr>
        <w:t xml:space="preserve">алдыңғы, аралық, ортаңғы, мишық жэне сопақша мидан түрады. Бүлар жануарлардың қай класқа жатуына </w:t>
      </w:r>
      <w:r w:rsidRPr="0033045B">
        <w:rPr>
          <w:sz w:val="28"/>
          <w:szCs w:val="28"/>
        </w:rPr>
        <w:t xml:space="preserve">байланысты </w:t>
      </w:r>
      <w:r w:rsidRPr="0033045B">
        <w:rPr>
          <w:noProof/>
          <w:sz w:val="28"/>
          <w:szCs w:val="28"/>
        </w:rPr>
        <w:t xml:space="preserve">өзіндік </w:t>
      </w:r>
      <w:r w:rsidRPr="0033045B">
        <w:rPr>
          <w:sz w:val="28"/>
          <w:szCs w:val="28"/>
        </w:rPr>
        <w:t xml:space="preserve">даму </w:t>
      </w:r>
      <w:r w:rsidRPr="0033045B">
        <w:rPr>
          <w:noProof/>
          <w:sz w:val="28"/>
          <w:szCs w:val="28"/>
        </w:rPr>
        <w:t xml:space="preserve">ерекшіліктері </w:t>
      </w:r>
      <w:r w:rsidRPr="0033045B">
        <w:rPr>
          <w:sz w:val="28"/>
          <w:szCs w:val="28"/>
        </w:rPr>
        <w:t xml:space="preserve">болады. </w:t>
      </w:r>
      <w:r w:rsidRPr="0033045B">
        <w:rPr>
          <w:noProof/>
          <w:sz w:val="28"/>
          <w:szCs w:val="28"/>
        </w:rPr>
        <w:t>Омыртқалыларғатэн қасиет мидың ақ жэне сұр заттары жақсы жіктелген. Жұлынның негізгі қызметі организмдердің сенсомоторлы механизмдерін (қозғалысын) реттейді.</w:t>
      </w:r>
    </w:p>
    <w:p w:rsidR="00DB0A59" w:rsidRPr="0033045B" w:rsidRDefault="00DB0A59" w:rsidP="00B136B8">
      <w:pPr>
        <w:jc w:val="both"/>
        <w:rPr>
          <w:sz w:val="28"/>
          <w:szCs w:val="28"/>
        </w:rPr>
      </w:pPr>
      <w:r w:rsidRPr="0033045B">
        <w:rPr>
          <w:noProof/>
          <w:sz w:val="28"/>
          <w:szCs w:val="28"/>
        </w:rPr>
        <w:t>Дөңгелекауыздылардың миы онша дамымаған, оның ми бөлімдері бірінен соң бірі бір сызық бойында орналасқан.</w:t>
      </w:r>
    </w:p>
    <w:p w:rsidR="00DB0A59" w:rsidRPr="0033045B" w:rsidRDefault="00DB0A59" w:rsidP="00B136B8">
      <w:pPr>
        <w:jc w:val="both"/>
        <w:rPr>
          <w:sz w:val="28"/>
          <w:szCs w:val="28"/>
        </w:rPr>
      </w:pPr>
      <w:r w:rsidRPr="0033045B">
        <w:rPr>
          <w:noProof/>
          <w:sz w:val="28"/>
          <w:szCs w:val="28"/>
        </w:rPr>
        <w:t xml:space="preserve">Балықтарда орталық жүйке жүйесі түтік пішінді, </w:t>
      </w:r>
      <w:r w:rsidRPr="0033045B">
        <w:rPr>
          <w:sz w:val="28"/>
          <w:szCs w:val="28"/>
        </w:rPr>
        <w:t xml:space="preserve">бас </w:t>
      </w:r>
      <w:r w:rsidRPr="0033045B">
        <w:rPr>
          <w:noProof/>
          <w:sz w:val="28"/>
          <w:szCs w:val="28"/>
        </w:rPr>
        <w:t xml:space="preserve">бөлігі кеңейген. Ми бөлімдері едеуір жіктелген. Атап айтқанда, алдыңғы миьт үлкен, ортаңғы мидьтң көру бөлігі жетілген, мишық дамыған. Мидан </w:t>
      </w:r>
      <w:r w:rsidRPr="0033045B">
        <w:rPr>
          <w:sz w:val="28"/>
          <w:szCs w:val="28"/>
        </w:rPr>
        <w:t xml:space="preserve">10 </w:t>
      </w:r>
      <w:r w:rsidRPr="0033045B">
        <w:rPr>
          <w:noProof/>
          <w:sz w:val="28"/>
          <w:szCs w:val="28"/>
        </w:rPr>
        <w:t>жүп жүйкелер тарайды.</w:t>
      </w:r>
    </w:p>
    <w:p w:rsidR="00DB0A59" w:rsidRPr="0033045B" w:rsidRDefault="00DB0A59" w:rsidP="00B136B8">
      <w:pPr>
        <w:jc w:val="both"/>
        <w:rPr>
          <w:sz w:val="28"/>
          <w:szCs w:val="28"/>
        </w:rPr>
      </w:pPr>
      <w:r w:rsidRPr="0033045B">
        <w:rPr>
          <w:noProof/>
          <w:sz w:val="28"/>
          <w:szCs w:val="28"/>
        </w:rPr>
        <w:t xml:space="preserve">Қосмекенділердің қүрлыққа шығуына </w:t>
      </w:r>
      <w:r w:rsidRPr="0033045B">
        <w:rPr>
          <w:sz w:val="28"/>
          <w:szCs w:val="28"/>
        </w:rPr>
        <w:t xml:space="preserve">байланысты </w:t>
      </w:r>
      <w:r w:rsidRPr="0033045B">
        <w:rPr>
          <w:noProof/>
          <w:sz w:val="28"/>
          <w:szCs w:val="28"/>
        </w:rPr>
        <w:t>жүйке жүйесі балықтармен салыстырғанда қүрылысы күрделенген. Атап айтқанда, ми екі ми сыңарларына жіктелген. Алдыңғы мида (ми сыңарлары) сұр заттар байқалады. Оның қарыншасының түбі, бүйірі жэне төбесі сұр заттан түрады, яғни бүл қосмекенділерде алғаш ми күмбезі (архепаллиум) пайда болғанын аңғартады.</w:t>
      </w:r>
    </w:p>
    <w:p w:rsidR="00DB0A59" w:rsidRPr="0033045B" w:rsidRDefault="00DB0A59" w:rsidP="00B136B8">
      <w:pPr>
        <w:jc w:val="both"/>
        <w:rPr>
          <w:sz w:val="28"/>
          <w:szCs w:val="28"/>
        </w:rPr>
      </w:pPr>
      <w:r w:rsidRPr="0033045B">
        <w:rPr>
          <w:noProof/>
          <w:sz w:val="28"/>
          <w:szCs w:val="28"/>
        </w:rPr>
        <w:t xml:space="preserve">Мидан балықтарға ұқсас </w:t>
      </w:r>
      <w:r w:rsidRPr="0033045B">
        <w:rPr>
          <w:sz w:val="28"/>
          <w:szCs w:val="28"/>
        </w:rPr>
        <w:t xml:space="preserve">10 </w:t>
      </w:r>
      <w:r w:rsidRPr="0033045B">
        <w:rPr>
          <w:noProof/>
          <w:sz w:val="28"/>
          <w:szCs w:val="28"/>
        </w:rPr>
        <w:t>жұп жүйкелер тарайды. Симпа-тикалық жүйке жүйесі жақсы дамыған. Көру мүшесі едеуір жетілген. Балықтарға үқсас ішкі құлактан басқа, ортаңғы құлақ пайда болған. Сезім мүшелері өте жақсы дамыған.</w:t>
      </w:r>
    </w:p>
    <w:p w:rsidR="00DB0A59" w:rsidRPr="0033045B" w:rsidRDefault="00DB0A59" w:rsidP="00B136B8">
      <w:pPr>
        <w:jc w:val="both"/>
        <w:rPr>
          <w:sz w:val="28"/>
          <w:szCs w:val="28"/>
        </w:rPr>
      </w:pPr>
      <w:r w:rsidRPr="0033045B">
        <w:rPr>
          <w:noProof/>
          <w:sz w:val="28"/>
          <w:szCs w:val="28"/>
        </w:rPr>
        <w:t xml:space="preserve">Рептилиялардың жүйке жүйесінің ерекшелігі құрлық омыртқалыларына ұқсас мидың барлық бөлімі жақсы дамыған. Атап айтқанда, мидың колемі жэне ми күмбезі үлкейген. </w:t>
      </w:r>
      <w:r w:rsidRPr="0033045B">
        <w:rPr>
          <w:sz w:val="28"/>
          <w:szCs w:val="28"/>
        </w:rPr>
        <w:t xml:space="preserve">Архепаллиум </w:t>
      </w:r>
      <w:r w:rsidRPr="0033045B">
        <w:rPr>
          <w:noProof/>
          <w:sz w:val="28"/>
          <w:szCs w:val="28"/>
        </w:rPr>
        <w:t xml:space="preserve">үлкейген, екінші реттік ми күмбезі </w:t>
      </w:r>
      <w:r w:rsidRPr="0033045B">
        <w:rPr>
          <w:sz w:val="28"/>
          <w:szCs w:val="28"/>
        </w:rPr>
        <w:t xml:space="preserve">(неопалиум) немесе </w:t>
      </w:r>
      <w:r w:rsidRPr="0033045B">
        <w:rPr>
          <w:noProof/>
          <w:sz w:val="28"/>
          <w:szCs w:val="28"/>
        </w:rPr>
        <w:t xml:space="preserve">ми қыртысы </w:t>
      </w:r>
      <w:r w:rsidRPr="0033045B">
        <w:rPr>
          <w:sz w:val="28"/>
          <w:szCs w:val="28"/>
        </w:rPr>
        <w:t xml:space="preserve">дами бастады. </w:t>
      </w:r>
      <w:r w:rsidRPr="0033045B">
        <w:rPr>
          <w:noProof/>
          <w:sz w:val="28"/>
          <w:szCs w:val="28"/>
        </w:rPr>
        <w:t xml:space="preserve">Ми сыңарларының </w:t>
      </w:r>
      <w:r w:rsidRPr="0033045B">
        <w:rPr>
          <w:sz w:val="28"/>
          <w:szCs w:val="28"/>
        </w:rPr>
        <w:t xml:space="preserve">сыртында </w:t>
      </w:r>
      <w:r w:rsidRPr="0033045B">
        <w:rPr>
          <w:noProof/>
          <w:sz w:val="28"/>
          <w:szCs w:val="28"/>
        </w:rPr>
        <w:t xml:space="preserve">алғаш рет ми қыртысы пайда болды, мишық үлкейіп, томпайды, аралық мида сайшалар (қыртыстар) </w:t>
      </w:r>
      <w:r w:rsidRPr="0033045B">
        <w:rPr>
          <w:sz w:val="28"/>
          <w:szCs w:val="28"/>
        </w:rPr>
        <w:t xml:space="preserve">пайда болды. Мидан 12 </w:t>
      </w:r>
      <w:r w:rsidRPr="0033045B">
        <w:rPr>
          <w:noProof/>
          <w:sz w:val="28"/>
          <w:szCs w:val="28"/>
        </w:rPr>
        <w:t xml:space="preserve">жұп жүйкелер </w:t>
      </w:r>
      <w:r w:rsidRPr="0033045B">
        <w:rPr>
          <w:sz w:val="28"/>
          <w:szCs w:val="28"/>
        </w:rPr>
        <w:t xml:space="preserve">тарайды. Нейрон </w:t>
      </w:r>
      <w:r w:rsidRPr="0033045B">
        <w:rPr>
          <w:noProof/>
          <w:sz w:val="28"/>
          <w:szCs w:val="28"/>
        </w:rPr>
        <w:t>торлары күрделене түсті. Сезім мүшелері де едеуір дамыған.</w:t>
      </w:r>
    </w:p>
    <w:p w:rsidR="00DB0A59" w:rsidRPr="0033045B" w:rsidRDefault="00DB0A59" w:rsidP="00B136B8">
      <w:pPr>
        <w:jc w:val="both"/>
        <w:rPr>
          <w:sz w:val="28"/>
          <w:szCs w:val="28"/>
        </w:rPr>
      </w:pPr>
      <w:r w:rsidRPr="0033045B">
        <w:rPr>
          <w:noProof/>
          <w:sz w:val="28"/>
          <w:szCs w:val="28"/>
        </w:rPr>
        <w:t>Құстардың миының дамуындағы негізгі ерекшелігі ми</w:t>
      </w:r>
    </w:p>
    <w:p w:rsidR="00DB0A59" w:rsidRPr="0033045B" w:rsidRDefault="00DB0A59" w:rsidP="00B136B8">
      <w:pPr>
        <w:jc w:val="both"/>
        <w:rPr>
          <w:sz w:val="28"/>
          <w:szCs w:val="28"/>
        </w:rPr>
      </w:pPr>
      <w:r w:rsidRPr="0033045B">
        <w:rPr>
          <w:noProof/>
          <w:sz w:val="28"/>
          <w:szCs w:val="28"/>
        </w:rPr>
        <w:t>сыңарлары мен көру болігінің үлкеюі, одан кейін мишық эрі дамыды.</w:t>
      </w:r>
    </w:p>
    <w:p w:rsidR="00DB0A59" w:rsidRPr="0033045B" w:rsidRDefault="00DB0A59" w:rsidP="00B136B8">
      <w:pPr>
        <w:jc w:val="both"/>
        <w:rPr>
          <w:sz w:val="28"/>
          <w:szCs w:val="28"/>
        </w:rPr>
      </w:pPr>
      <w:r w:rsidRPr="0033045B">
        <w:rPr>
          <w:noProof/>
          <w:sz w:val="28"/>
          <w:szCs w:val="28"/>
        </w:rPr>
        <w:t>Сүтқоректілерде ми сыңарларының көлемінің үлкеюі оның</w:t>
      </w:r>
    </w:p>
    <w:p w:rsidR="00DB0A59" w:rsidRPr="0033045B" w:rsidRDefault="00DB0A59" w:rsidP="00B136B8">
      <w:pPr>
        <w:jc w:val="both"/>
        <w:rPr>
          <w:sz w:val="28"/>
          <w:szCs w:val="28"/>
        </w:rPr>
      </w:pPr>
      <w:r w:rsidRPr="0033045B">
        <w:rPr>
          <w:noProof/>
          <w:sz w:val="28"/>
          <w:szCs w:val="28"/>
        </w:rPr>
        <w:t xml:space="preserve">қыртысының дамуына </w:t>
      </w:r>
      <w:r w:rsidRPr="0033045B">
        <w:rPr>
          <w:sz w:val="28"/>
          <w:szCs w:val="28"/>
        </w:rPr>
        <w:t xml:space="preserve">эсер </w:t>
      </w:r>
      <w:r w:rsidRPr="0033045B">
        <w:rPr>
          <w:noProof/>
          <w:sz w:val="28"/>
          <w:szCs w:val="28"/>
        </w:rPr>
        <w:t xml:space="preserve">етті, онда </w:t>
      </w:r>
      <w:r w:rsidRPr="0033045B">
        <w:rPr>
          <w:sz w:val="28"/>
          <w:szCs w:val="28"/>
        </w:rPr>
        <w:t xml:space="preserve">сайшалар мен </w:t>
      </w:r>
      <w:r w:rsidRPr="0033045B">
        <w:rPr>
          <w:noProof/>
          <w:sz w:val="28"/>
          <w:szCs w:val="28"/>
        </w:rPr>
        <w:t>қатпарлар дамып,</w:t>
      </w:r>
    </w:p>
    <w:p w:rsidR="00DB0A59" w:rsidRPr="0033045B" w:rsidRDefault="00DB0A59" w:rsidP="0011234C">
      <w:pPr>
        <w:rPr>
          <w:sz w:val="28"/>
          <w:szCs w:val="28"/>
        </w:rPr>
      </w:pPr>
    </w:p>
    <w:p w:rsidR="00DB0A59" w:rsidRPr="0033045B" w:rsidRDefault="00DB0A59" w:rsidP="0011234C">
      <w:pPr>
        <w:rPr>
          <w:sz w:val="28"/>
          <w:szCs w:val="28"/>
        </w:rPr>
      </w:pPr>
      <w:r w:rsidRPr="0033045B">
        <w:rPr>
          <w:noProof/>
          <w:sz w:val="28"/>
          <w:szCs w:val="28"/>
        </w:rPr>
        <w:t>Қозғалтқыш</w:t>
      </w:r>
    </w:p>
    <w:p w:rsidR="00DB0A59" w:rsidRPr="0033045B" w:rsidRDefault="00DB0A59" w:rsidP="0011234C">
      <w:pPr>
        <w:rPr>
          <w:sz w:val="28"/>
          <w:szCs w:val="28"/>
        </w:rPr>
      </w:pPr>
      <w:r w:rsidRPr="0033045B">
        <w:rPr>
          <w:noProof/>
          <w:sz w:val="28"/>
          <w:szCs w:val="28"/>
        </w:rPr>
        <w:t>Сснсорлы</w:t>
      </w:r>
    </w:p>
    <w:p w:rsidR="00DB0A59" w:rsidRPr="0033045B" w:rsidRDefault="00DB0A59" w:rsidP="0011234C">
      <w:pPr>
        <w:rPr>
          <w:sz w:val="28"/>
          <w:szCs w:val="28"/>
        </w:rPr>
      </w:pPr>
      <w:r w:rsidRPr="0033045B">
        <w:rPr>
          <w:noProof/>
          <w:sz w:val="28"/>
          <w:szCs w:val="28"/>
        </w:rPr>
        <w:pict>
          <v:shape id="Рисунок 4" o:spid="_x0000_i1029" type="#_x0000_t75" style="width:154.2pt;height:136.2pt;visibility:visible">
            <v:imagedata r:id="rId10" o:title=""/>
          </v:shape>
        </w:pict>
      </w:r>
    </w:p>
    <w:p w:rsidR="00DB0A59" w:rsidRPr="0033045B" w:rsidRDefault="00DB0A59" w:rsidP="0011234C">
      <w:pPr>
        <w:rPr>
          <w:sz w:val="28"/>
          <w:szCs w:val="28"/>
        </w:rPr>
      </w:pPr>
      <w:r w:rsidRPr="0033045B">
        <w:rPr>
          <w:noProof/>
          <w:sz w:val="28"/>
          <w:szCs w:val="28"/>
        </w:rPr>
        <w:t>Адамныц миы ж</w:t>
      </w:r>
      <w:r w:rsidRPr="0033045B">
        <w:rPr>
          <w:noProof/>
          <w:sz w:val="28"/>
          <w:szCs w:val="28"/>
          <w:lang w:val="kk-KZ"/>
        </w:rPr>
        <w:t>ә</w:t>
      </w:r>
      <w:r w:rsidRPr="0033045B">
        <w:rPr>
          <w:noProof/>
          <w:sz w:val="28"/>
          <w:szCs w:val="28"/>
        </w:rPr>
        <w:t>не оны</w:t>
      </w:r>
      <w:r w:rsidRPr="0033045B">
        <w:rPr>
          <w:noProof/>
          <w:sz w:val="28"/>
          <w:szCs w:val="28"/>
          <w:lang w:val="kk-KZ"/>
        </w:rPr>
        <w:t>ң қ</w:t>
      </w:r>
      <w:r w:rsidRPr="0033045B">
        <w:rPr>
          <w:noProof/>
          <w:sz w:val="28"/>
          <w:szCs w:val="28"/>
        </w:rPr>
        <w:t>ызметін</w:t>
      </w:r>
    </w:p>
    <w:p w:rsidR="00DB0A59" w:rsidRPr="0033045B" w:rsidRDefault="00DB0A59" w:rsidP="0011234C">
      <w:pPr>
        <w:rPr>
          <w:sz w:val="28"/>
          <w:szCs w:val="28"/>
        </w:rPr>
      </w:pPr>
      <w:r w:rsidRPr="0033045B">
        <w:rPr>
          <w:noProof/>
          <w:sz w:val="28"/>
          <w:szCs w:val="28"/>
        </w:rPr>
        <w:t>реттейтін аймацтар</w:t>
      </w:r>
    </w:p>
    <w:p w:rsidR="00DB0A59" w:rsidRPr="0033045B" w:rsidRDefault="00DB0A59" w:rsidP="0011234C">
      <w:pPr>
        <w:rPr>
          <w:sz w:val="28"/>
          <w:szCs w:val="28"/>
        </w:rPr>
      </w:pPr>
      <w:r w:rsidRPr="0033045B">
        <w:rPr>
          <w:sz w:val="28"/>
          <w:szCs w:val="28"/>
        </w:rPr>
        <w:t xml:space="preserve">1 - </w:t>
      </w:r>
      <w:r w:rsidRPr="0033045B">
        <w:rPr>
          <w:noProof/>
          <w:sz w:val="28"/>
          <w:szCs w:val="28"/>
        </w:rPr>
        <w:t xml:space="preserve">аяқгарды, </w:t>
      </w:r>
      <w:r w:rsidRPr="0033045B">
        <w:rPr>
          <w:sz w:val="28"/>
          <w:szCs w:val="28"/>
        </w:rPr>
        <w:t xml:space="preserve">2 - </w:t>
      </w:r>
      <w:r w:rsidRPr="0033045B">
        <w:rPr>
          <w:noProof/>
          <w:sz w:val="28"/>
          <w:szCs w:val="28"/>
        </w:rPr>
        <w:t xml:space="preserve">тұлғаны, </w:t>
      </w:r>
      <w:r w:rsidRPr="0033045B">
        <w:rPr>
          <w:sz w:val="28"/>
          <w:szCs w:val="28"/>
        </w:rPr>
        <w:t xml:space="preserve">3 - </w:t>
      </w:r>
      <w:r w:rsidRPr="0033045B">
        <w:rPr>
          <w:noProof/>
          <w:sz w:val="28"/>
          <w:szCs w:val="28"/>
        </w:rPr>
        <w:t xml:space="preserve">қолдарды, </w:t>
      </w:r>
      <w:r w:rsidRPr="0033045B">
        <w:rPr>
          <w:sz w:val="28"/>
          <w:szCs w:val="28"/>
        </w:rPr>
        <w:t xml:space="preserve">4 - </w:t>
      </w:r>
      <w:r w:rsidRPr="0033045B">
        <w:rPr>
          <w:noProof/>
          <w:sz w:val="28"/>
          <w:szCs w:val="28"/>
        </w:rPr>
        <w:t xml:space="preserve">бетгі, </w:t>
      </w:r>
      <w:r w:rsidRPr="0033045B">
        <w:rPr>
          <w:sz w:val="28"/>
          <w:szCs w:val="28"/>
        </w:rPr>
        <w:t xml:space="preserve">5 - </w:t>
      </w:r>
      <w:r w:rsidRPr="0033045B">
        <w:rPr>
          <w:noProof/>
          <w:sz w:val="28"/>
          <w:szCs w:val="28"/>
        </w:rPr>
        <w:t xml:space="preserve">сейлеуді, </w:t>
      </w:r>
      <w:r w:rsidRPr="0033045B">
        <w:rPr>
          <w:sz w:val="28"/>
          <w:szCs w:val="28"/>
        </w:rPr>
        <w:t xml:space="preserve">6 - </w:t>
      </w:r>
      <w:r w:rsidRPr="0033045B">
        <w:rPr>
          <w:noProof/>
          <w:sz w:val="28"/>
          <w:szCs w:val="28"/>
        </w:rPr>
        <w:t xml:space="preserve">қозғалуды, </w:t>
      </w:r>
      <w:r w:rsidRPr="0033045B">
        <w:rPr>
          <w:sz w:val="28"/>
          <w:szCs w:val="28"/>
        </w:rPr>
        <w:t xml:space="preserve">7 - </w:t>
      </w:r>
      <w:r w:rsidRPr="0033045B">
        <w:rPr>
          <w:noProof/>
          <w:sz w:val="28"/>
          <w:szCs w:val="28"/>
        </w:rPr>
        <w:t xml:space="preserve">козінің қимылын, </w:t>
      </w:r>
      <w:r w:rsidRPr="0033045B">
        <w:rPr>
          <w:sz w:val="28"/>
          <w:szCs w:val="28"/>
        </w:rPr>
        <w:t xml:space="preserve">8 - </w:t>
      </w:r>
      <w:r w:rsidRPr="0033045B">
        <w:rPr>
          <w:noProof/>
          <w:sz w:val="28"/>
          <w:szCs w:val="28"/>
        </w:rPr>
        <w:t xml:space="preserve">оқуьш, </w:t>
      </w:r>
      <w:r w:rsidRPr="0033045B">
        <w:rPr>
          <w:sz w:val="28"/>
          <w:szCs w:val="28"/>
        </w:rPr>
        <w:t xml:space="preserve">9 - </w:t>
      </w:r>
      <w:r w:rsidRPr="0033045B">
        <w:rPr>
          <w:noProof/>
          <w:sz w:val="28"/>
          <w:szCs w:val="28"/>
        </w:rPr>
        <w:t xml:space="preserve">көруін, </w:t>
      </w:r>
      <w:r w:rsidRPr="0033045B">
        <w:rPr>
          <w:sz w:val="28"/>
          <w:szCs w:val="28"/>
        </w:rPr>
        <w:t xml:space="preserve">10 - </w:t>
      </w:r>
      <w:r w:rsidRPr="0033045B">
        <w:rPr>
          <w:noProof/>
          <w:sz w:val="28"/>
          <w:szCs w:val="28"/>
        </w:rPr>
        <w:t xml:space="preserve">цаблетшпгін, </w:t>
      </w:r>
      <w:r w:rsidRPr="0033045B">
        <w:rPr>
          <w:sz w:val="28"/>
          <w:szCs w:val="28"/>
        </w:rPr>
        <w:t>11 -</w:t>
      </w:r>
      <w:r w:rsidRPr="0033045B">
        <w:rPr>
          <w:noProof/>
          <w:sz w:val="28"/>
          <w:szCs w:val="28"/>
          <w:lang w:val="kk-KZ"/>
        </w:rPr>
        <w:t>ұ</w:t>
      </w:r>
      <w:r w:rsidRPr="0033045B">
        <w:rPr>
          <w:noProof/>
          <w:sz w:val="28"/>
          <w:szCs w:val="28"/>
        </w:rPr>
        <w:t>йымдастыр</w:t>
      </w:r>
      <w:r w:rsidRPr="0033045B">
        <w:rPr>
          <w:noProof/>
          <w:sz w:val="28"/>
          <w:szCs w:val="28"/>
          <w:lang w:val="kk-KZ"/>
        </w:rPr>
        <w:t>ғ</w:t>
      </w:r>
      <w:r w:rsidRPr="0033045B">
        <w:rPr>
          <w:noProof/>
          <w:sz w:val="28"/>
          <w:szCs w:val="28"/>
        </w:rPr>
        <w:t>ыпггыгын</w:t>
      </w:r>
    </w:p>
    <w:p w:rsidR="00DB0A59" w:rsidRPr="0033045B" w:rsidRDefault="00DB0A59" w:rsidP="0011234C">
      <w:pPr>
        <w:rPr>
          <w:sz w:val="28"/>
          <w:szCs w:val="28"/>
          <w:lang w:val="kk-KZ"/>
        </w:rPr>
      </w:pPr>
    </w:p>
    <w:p w:rsidR="00DB0A59" w:rsidRPr="0033045B" w:rsidRDefault="00DB0A59" w:rsidP="00B136B8">
      <w:pPr>
        <w:jc w:val="both"/>
        <w:rPr>
          <w:sz w:val="28"/>
          <w:szCs w:val="28"/>
          <w:lang w:val="kk-KZ"/>
        </w:rPr>
      </w:pPr>
      <w:r w:rsidRPr="0033045B">
        <w:rPr>
          <w:noProof/>
          <w:sz w:val="28"/>
          <w:szCs w:val="28"/>
          <w:lang w:val="kk-KZ"/>
        </w:rPr>
        <w:t xml:space="preserve">екінші реттік </w:t>
      </w:r>
      <w:r w:rsidRPr="0033045B">
        <w:rPr>
          <w:sz w:val="28"/>
          <w:szCs w:val="28"/>
          <w:lang w:val="kk-KZ"/>
        </w:rPr>
        <w:t xml:space="preserve">ми </w:t>
      </w:r>
      <w:r w:rsidRPr="0033045B">
        <w:rPr>
          <w:noProof/>
          <w:sz w:val="28"/>
          <w:szCs w:val="28"/>
          <w:lang w:val="kk-KZ"/>
        </w:rPr>
        <w:t xml:space="preserve">күмбезінің (неопалиум) дамуы аяқ-талды, мишықтың </w:t>
      </w:r>
      <w:r w:rsidRPr="0033045B">
        <w:rPr>
          <w:sz w:val="28"/>
          <w:szCs w:val="28"/>
          <w:lang w:val="kk-KZ"/>
        </w:rPr>
        <w:t xml:space="preserve">дамуы да </w:t>
      </w:r>
      <w:r w:rsidRPr="0033045B">
        <w:rPr>
          <w:noProof/>
          <w:sz w:val="28"/>
          <w:szCs w:val="28"/>
          <w:lang w:val="kk-KZ"/>
        </w:rPr>
        <w:t>жетіле түсті.</w:t>
      </w:r>
    </w:p>
    <w:p w:rsidR="00DB0A59" w:rsidRPr="0033045B" w:rsidRDefault="00DB0A59" w:rsidP="00B136B8">
      <w:pPr>
        <w:jc w:val="both"/>
        <w:rPr>
          <w:sz w:val="28"/>
          <w:szCs w:val="28"/>
          <w:lang w:val="kk-KZ"/>
        </w:rPr>
      </w:pPr>
      <w:r w:rsidRPr="0033045B">
        <w:rPr>
          <w:noProof/>
          <w:sz w:val="28"/>
          <w:szCs w:val="28"/>
          <w:lang w:val="kk-KZ"/>
        </w:rPr>
        <w:t xml:space="preserve">Жүйке жүйесінің құр-лымының жэне қызметінің өлшемі нейрондар, ол адам-да </w:t>
      </w:r>
      <w:r w:rsidRPr="0033045B">
        <w:rPr>
          <w:sz w:val="28"/>
          <w:szCs w:val="28"/>
          <w:lang w:val="kk-KZ"/>
        </w:rPr>
        <w:t xml:space="preserve">даму </w:t>
      </w:r>
      <w:r w:rsidRPr="0033045B">
        <w:rPr>
          <w:noProof/>
          <w:sz w:val="28"/>
          <w:szCs w:val="28"/>
          <w:lang w:val="kk-KZ"/>
        </w:rPr>
        <w:t xml:space="preserve">сатысының ең жо-ғарғы деңгейіне жеткен. </w:t>
      </w:r>
      <w:r w:rsidRPr="0033045B">
        <w:rPr>
          <w:sz w:val="28"/>
          <w:szCs w:val="28"/>
          <w:lang w:val="kk-KZ"/>
        </w:rPr>
        <w:t xml:space="preserve">Нейрондар - </w:t>
      </w:r>
      <w:r w:rsidRPr="0033045B">
        <w:rPr>
          <w:noProof/>
          <w:sz w:val="28"/>
          <w:szCs w:val="28"/>
          <w:lang w:val="kk-KZ"/>
        </w:rPr>
        <w:t xml:space="preserve">сенсорлы, моторлы жэне дэнекерлеуші деп жіктеледі. Нейрон-дардан көптеген нейропеп-тидтер пайда болады, олар клетканың </w:t>
      </w:r>
      <w:r w:rsidRPr="0033045B">
        <w:rPr>
          <w:sz w:val="28"/>
          <w:szCs w:val="28"/>
          <w:lang w:val="kk-KZ"/>
        </w:rPr>
        <w:t xml:space="preserve">коммуникация-сына жэне </w:t>
      </w:r>
      <w:r w:rsidRPr="0033045B">
        <w:rPr>
          <w:noProof/>
          <w:sz w:val="28"/>
          <w:szCs w:val="28"/>
          <w:lang w:val="kk-KZ"/>
        </w:rPr>
        <w:t>басқа қыз-меттеріне жауап береді.</w:t>
      </w:r>
    </w:p>
    <w:p w:rsidR="00DB0A59" w:rsidRPr="0033045B" w:rsidRDefault="00DB0A59" w:rsidP="00B136B8">
      <w:pPr>
        <w:jc w:val="both"/>
        <w:rPr>
          <w:sz w:val="28"/>
          <w:szCs w:val="28"/>
          <w:lang w:val="kk-KZ"/>
        </w:rPr>
      </w:pPr>
      <w:r w:rsidRPr="0033045B">
        <w:rPr>
          <w:sz w:val="28"/>
          <w:szCs w:val="28"/>
          <w:lang w:val="kk-KZ"/>
        </w:rPr>
        <w:t>Даму барысында сен</w:t>
      </w:r>
      <w:r w:rsidRPr="0033045B">
        <w:rPr>
          <w:sz w:val="28"/>
          <w:szCs w:val="28"/>
          <w:lang w:val="kk-KZ"/>
        </w:rPr>
        <w:softHyphen/>
        <w:t xml:space="preserve">сорлы </w:t>
      </w:r>
      <w:r w:rsidRPr="0033045B">
        <w:rPr>
          <w:noProof/>
          <w:sz w:val="28"/>
          <w:szCs w:val="28"/>
          <w:lang w:val="kk-KZ"/>
        </w:rPr>
        <w:t>жүйе биік деңгейге көтерілді, атап айтқанда</w:t>
      </w:r>
    </w:p>
    <w:p w:rsidR="00DB0A59" w:rsidRPr="0033045B" w:rsidRDefault="00DB0A59" w:rsidP="00B136B8">
      <w:pPr>
        <w:jc w:val="both"/>
        <w:rPr>
          <w:sz w:val="28"/>
          <w:szCs w:val="28"/>
        </w:rPr>
      </w:pPr>
      <w:r w:rsidRPr="0033045B">
        <w:rPr>
          <w:noProof/>
          <w:sz w:val="28"/>
          <w:szCs w:val="28"/>
        </w:rPr>
        <w:t>көру ж</w:t>
      </w:r>
      <w:r w:rsidRPr="0033045B">
        <w:rPr>
          <w:noProof/>
          <w:sz w:val="28"/>
          <w:szCs w:val="28"/>
          <w:lang w:val="kk-KZ"/>
        </w:rPr>
        <w:t>ә</w:t>
      </w:r>
      <w:r w:rsidRPr="0033045B">
        <w:rPr>
          <w:noProof/>
          <w:sz w:val="28"/>
          <w:szCs w:val="28"/>
        </w:rPr>
        <w:t xml:space="preserve">не есту мүшелері күрделенді. </w:t>
      </w:r>
      <w:r w:rsidRPr="0033045B">
        <w:rPr>
          <w:sz w:val="28"/>
          <w:szCs w:val="28"/>
        </w:rPr>
        <w:t xml:space="preserve">Эволюция барысында </w:t>
      </w:r>
      <w:r w:rsidRPr="0033045B">
        <w:rPr>
          <w:noProof/>
          <w:sz w:val="28"/>
          <w:szCs w:val="28"/>
        </w:rPr>
        <w:t xml:space="preserve">алғаш </w:t>
      </w:r>
      <w:r w:rsidRPr="0033045B">
        <w:rPr>
          <w:sz w:val="28"/>
          <w:szCs w:val="28"/>
        </w:rPr>
        <w:t xml:space="preserve">рет </w:t>
      </w:r>
      <w:r w:rsidRPr="0033045B">
        <w:rPr>
          <w:noProof/>
          <w:sz w:val="28"/>
          <w:szCs w:val="28"/>
        </w:rPr>
        <w:t>көру мүшесі буынаяқтыларда пайда болды. Ол жұп күрделенген жеке омматидтерге бөлінген көз, омматидиттердің эрқайсысы белгілі бір бөлікті ғана көре алады. Жэндіктер заттың түсін ажыратады жэне оны ауқымды көлемде көре алады. Көздің бұдан кейінгі күрделенуі балықтар жэне қосмекенділерде байқалады.</w:t>
      </w:r>
    </w:p>
    <w:p w:rsidR="00DB0A59" w:rsidRPr="0033045B" w:rsidRDefault="00DB0A59" w:rsidP="00B136B8">
      <w:pPr>
        <w:jc w:val="both"/>
        <w:rPr>
          <w:sz w:val="28"/>
          <w:szCs w:val="28"/>
        </w:rPr>
      </w:pPr>
      <w:r w:rsidRPr="0033045B">
        <w:rPr>
          <w:noProof/>
          <w:sz w:val="28"/>
          <w:szCs w:val="28"/>
        </w:rPr>
        <w:t xml:space="preserve">Рептилиялар көзінің бұршағын өзгерте алады, бүл жақсы көруге мүмкіндік береді. Кірпікті денелерінде көлденең жолақты булшық еттері болады. Қосмекенділердің ортаңғы қүлағында есту сүйекшелері </w:t>
      </w:r>
      <w:r w:rsidRPr="0033045B">
        <w:rPr>
          <w:sz w:val="28"/>
          <w:szCs w:val="28"/>
        </w:rPr>
        <w:t xml:space="preserve">пайда болады, ал рептилияларда </w:t>
      </w:r>
      <w:r w:rsidRPr="0033045B">
        <w:rPr>
          <w:noProof/>
          <w:sz w:val="28"/>
          <w:szCs w:val="28"/>
        </w:rPr>
        <w:t xml:space="preserve">құлақтың ішіндегі ұлулы денесі </w:t>
      </w:r>
      <w:r w:rsidRPr="0033045B">
        <w:rPr>
          <w:sz w:val="28"/>
          <w:szCs w:val="28"/>
        </w:rPr>
        <w:t xml:space="preserve">(улитка) </w:t>
      </w:r>
      <w:r w:rsidRPr="0033045B">
        <w:rPr>
          <w:noProof/>
          <w:sz w:val="28"/>
          <w:szCs w:val="28"/>
        </w:rPr>
        <w:t xml:space="preserve">эрі қарай үлкейген. Сүтқоректілердің көру </w:t>
      </w:r>
      <w:r w:rsidRPr="0033045B">
        <w:rPr>
          <w:sz w:val="28"/>
          <w:szCs w:val="28"/>
        </w:rPr>
        <w:t xml:space="preserve">жэне есту </w:t>
      </w:r>
      <w:r w:rsidRPr="0033045B">
        <w:rPr>
          <w:noProof/>
          <w:sz w:val="28"/>
          <w:szCs w:val="28"/>
        </w:rPr>
        <w:t xml:space="preserve">мүшелерінің дамуы жоғарғы деңгейге көтерілген, эсіресе, адамда өте жақсы дамыған </w:t>
      </w:r>
      <w:r w:rsidRPr="0033045B">
        <w:rPr>
          <w:sz w:val="28"/>
          <w:szCs w:val="28"/>
        </w:rPr>
        <w:t xml:space="preserve">(199-, </w:t>
      </w:r>
      <w:r w:rsidRPr="0033045B">
        <w:rPr>
          <w:noProof/>
          <w:sz w:val="28"/>
          <w:szCs w:val="28"/>
        </w:rPr>
        <w:t>200-сурет).</w:t>
      </w:r>
    </w:p>
    <w:p w:rsidR="00DB0A59" w:rsidRPr="0033045B" w:rsidRDefault="00DB0A59" w:rsidP="00852416">
      <w:pPr>
        <w:jc w:val="both"/>
        <w:rPr>
          <w:sz w:val="28"/>
          <w:szCs w:val="28"/>
        </w:rPr>
      </w:pPr>
      <w:r w:rsidRPr="0033045B">
        <w:rPr>
          <w:noProof/>
          <w:sz w:val="28"/>
          <w:szCs w:val="28"/>
        </w:rPr>
        <w:t xml:space="preserve">Сүтқоректілердің басқа организмдермен салыстырып қарағанда эволюцияның өте қарқынды жүруін оларда миы жэне оның үлкен ми сыңарларының жақсы дамумен түсіндіріледі. Әсіресе, плейстоценде гоминидтердің миы қатты дамыды, сол уақыттарда олардың ми көлемі үш есеге артты. Бұл макроэволюцияның </w:t>
      </w:r>
      <w:r w:rsidRPr="0033045B">
        <w:rPr>
          <w:sz w:val="28"/>
          <w:szCs w:val="28"/>
        </w:rPr>
        <w:t xml:space="preserve">тез </w:t>
      </w:r>
      <w:r w:rsidRPr="0033045B">
        <w:rPr>
          <w:noProof/>
          <w:sz w:val="28"/>
          <w:szCs w:val="28"/>
        </w:rPr>
        <w:t xml:space="preserve">жүргендігіне нақты мысал </w:t>
      </w:r>
      <w:r w:rsidRPr="0033045B">
        <w:rPr>
          <w:sz w:val="28"/>
          <w:szCs w:val="28"/>
        </w:rPr>
        <w:t xml:space="preserve">бола алады. </w:t>
      </w:r>
      <w:r w:rsidRPr="0033045B">
        <w:rPr>
          <w:noProof/>
          <w:sz w:val="28"/>
          <w:szCs w:val="28"/>
        </w:rPr>
        <w:t>Жүйке клеткаларының пайда болуы эволюцияны жаңа</w:t>
      </w:r>
      <w:r w:rsidRPr="0033045B">
        <w:rPr>
          <w:sz w:val="28"/>
          <w:szCs w:val="28"/>
          <w:lang w:val="kk-KZ"/>
        </w:rPr>
        <w:t xml:space="preserve"> </w:t>
      </w:r>
      <w:r w:rsidRPr="0033045B">
        <w:rPr>
          <w:noProof/>
          <w:sz w:val="28"/>
          <w:szCs w:val="28"/>
        </w:rPr>
        <w:t>сапалы деңгейге көтерді, соның арқасында жоғары сатыдағы жануарлар мен адам өзінің тіршілік ететін ортасын реттей алатын қабілетке ие болып, өмір сүруін жақсарта алады.</w:t>
      </w:r>
    </w:p>
    <w:p w:rsidR="00DB0A59" w:rsidRPr="0033045B" w:rsidRDefault="00DB0A59" w:rsidP="0011234C">
      <w:pPr>
        <w:rPr>
          <w:sz w:val="28"/>
          <w:szCs w:val="28"/>
        </w:rPr>
      </w:pPr>
    </w:p>
    <w:p w:rsidR="00DB0A59" w:rsidRPr="0033045B" w:rsidRDefault="00DB0A59" w:rsidP="00852416">
      <w:pPr>
        <w:jc w:val="both"/>
        <w:rPr>
          <w:sz w:val="28"/>
          <w:szCs w:val="28"/>
        </w:rPr>
      </w:pPr>
      <w:r w:rsidRPr="0033045B">
        <w:rPr>
          <w:b/>
          <w:bCs/>
          <w:sz w:val="28"/>
          <w:szCs w:val="28"/>
          <w:lang w:val="kk-KZ"/>
        </w:rPr>
        <w:t>8.</w:t>
      </w:r>
      <w:r w:rsidRPr="0033045B">
        <w:rPr>
          <w:b/>
          <w:bCs/>
          <w:sz w:val="28"/>
          <w:szCs w:val="28"/>
        </w:rPr>
        <w:t xml:space="preserve"> </w:t>
      </w:r>
      <w:r w:rsidRPr="0033045B">
        <w:rPr>
          <w:b/>
          <w:bCs/>
          <w:noProof/>
          <w:sz w:val="28"/>
          <w:szCs w:val="28"/>
        </w:rPr>
        <w:t>Эндокриндік</w:t>
      </w:r>
      <w:r w:rsidRPr="0033045B">
        <w:rPr>
          <w:b/>
          <w:bCs/>
          <w:noProof/>
          <w:sz w:val="28"/>
          <w:szCs w:val="28"/>
          <w:lang w:val="kk-KZ"/>
        </w:rPr>
        <w:t xml:space="preserve"> </w:t>
      </w:r>
      <w:r w:rsidRPr="0033045B">
        <w:rPr>
          <w:b/>
          <w:bCs/>
          <w:noProof/>
          <w:sz w:val="28"/>
          <w:szCs w:val="28"/>
        </w:rPr>
        <w:t xml:space="preserve"> жүйе</w:t>
      </w:r>
    </w:p>
    <w:p w:rsidR="00DB0A59" w:rsidRPr="0033045B" w:rsidRDefault="00DB0A59" w:rsidP="00852416">
      <w:pPr>
        <w:jc w:val="both"/>
        <w:rPr>
          <w:sz w:val="28"/>
          <w:szCs w:val="28"/>
        </w:rPr>
      </w:pPr>
      <w:r w:rsidRPr="0033045B">
        <w:rPr>
          <w:noProof/>
          <w:sz w:val="28"/>
          <w:szCs w:val="28"/>
        </w:rPr>
        <w:t xml:space="preserve">Жоғарғы сатыдағыларда организмдерге тэн айтылатын эндо-криндік жүйе омыртқасыздарда болмайды. Бірақ буынаяқтылардың ерекше бездері гормондарды синтездейді, ол түлеуге (шаянтектес-терде) </w:t>
      </w:r>
      <w:r w:rsidRPr="0033045B">
        <w:rPr>
          <w:sz w:val="28"/>
          <w:szCs w:val="28"/>
        </w:rPr>
        <w:t xml:space="preserve">эсер </w:t>
      </w:r>
      <w:r w:rsidRPr="0033045B">
        <w:rPr>
          <w:noProof/>
          <w:sz w:val="28"/>
          <w:szCs w:val="28"/>
        </w:rPr>
        <w:t xml:space="preserve">етеді, аналық жұмыртқалардың пісіп жетілуіне жэне диапаузаның өтуіне, түлеуге жэне ересектерінің дамуына (насе-комдарда) жэне басқа қасиеттеріне де </w:t>
      </w:r>
      <w:r w:rsidRPr="0033045B">
        <w:rPr>
          <w:sz w:val="28"/>
          <w:szCs w:val="28"/>
        </w:rPr>
        <w:t xml:space="preserve">эсер </w:t>
      </w:r>
      <w:r w:rsidRPr="0033045B">
        <w:rPr>
          <w:noProof/>
          <w:sz w:val="28"/>
          <w:szCs w:val="28"/>
        </w:rPr>
        <w:t>етеді.</w:t>
      </w:r>
    </w:p>
    <w:p w:rsidR="00DB0A59" w:rsidRPr="0033045B" w:rsidRDefault="00DB0A59" w:rsidP="00852416">
      <w:pPr>
        <w:jc w:val="both"/>
        <w:rPr>
          <w:sz w:val="28"/>
          <w:szCs w:val="28"/>
        </w:rPr>
      </w:pPr>
      <w:r w:rsidRPr="0033045B">
        <w:rPr>
          <w:noProof/>
          <w:sz w:val="28"/>
          <w:szCs w:val="28"/>
        </w:rPr>
        <w:t xml:space="preserve">Омыртқалыларда жетілген эндокриндік жүйе дамыды. Қосме-кенділерде </w:t>
      </w:r>
      <w:r w:rsidRPr="0033045B">
        <w:rPr>
          <w:sz w:val="28"/>
          <w:szCs w:val="28"/>
        </w:rPr>
        <w:t xml:space="preserve">гипофиз, </w:t>
      </w:r>
      <w:r w:rsidRPr="0033045B">
        <w:rPr>
          <w:noProof/>
          <w:sz w:val="28"/>
          <w:szCs w:val="28"/>
        </w:rPr>
        <w:t>бүйрекүсті, қалқанша, ұйқы безі жэне жыныс бездері пайда болды.</w:t>
      </w:r>
    </w:p>
    <w:p w:rsidR="00DB0A59" w:rsidRPr="0033045B" w:rsidRDefault="00DB0A59" w:rsidP="00852416">
      <w:pPr>
        <w:jc w:val="both"/>
        <w:rPr>
          <w:sz w:val="28"/>
          <w:szCs w:val="28"/>
        </w:rPr>
      </w:pPr>
      <w:r w:rsidRPr="0033045B">
        <w:rPr>
          <w:noProof/>
          <w:sz w:val="28"/>
          <w:szCs w:val="28"/>
        </w:rPr>
        <w:t xml:space="preserve">Сүтқоректілердің эндокринді жүйесі өте жетілген, олар ішкі </w:t>
      </w:r>
      <w:r w:rsidRPr="0033045B">
        <w:rPr>
          <w:sz w:val="28"/>
          <w:szCs w:val="28"/>
        </w:rPr>
        <w:t xml:space="preserve">секреция </w:t>
      </w:r>
      <w:r w:rsidRPr="0033045B">
        <w:rPr>
          <w:noProof/>
          <w:sz w:val="28"/>
          <w:szCs w:val="28"/>
        </w:rPr>
        <w:t xml:space="preserve">бездерінің жүйесін құрайды, олардан бөлінген </w:t>
      </w:r>
      <w:r w:rsidRPr="0033045B">
        <w:rPr>
          <w:sz w:val="28"/>
          <w:szCs w:val="28"/>
        </w:rPr>
        <w:t xml:space="preserve">гормондар </w:t>
      </w:r>
      <w:r w:rsidRPr="0033045B">
        <w:rPr>
          <w:noProof/>
          <w:sz w:val="28"/>
          <w:szCs w:val="28"/>
        </w:rPr>
        <w:t xml:space="preserve">мүшелердің химиялық жолмен реттелуіне қатысады </w:t>
      </w:r>
    </w:p>
    <w:p w:rsidR="00DB0A59" w:rsidRPr="0033045B" w:rsidRDefault="00DB0A59" w:rsidP="00852416">
      <w:pPr>
        <w:jc w:val="both"/>
        <w:rPr>
          <w:sz w:val="28"/>
          <w:szCs w:val="28"/>
        </w:rPr>
      </w:pPr>
      <w:r w:rsidRPr="0033045B">
        <w:rPr>
          <w:sz w:val="28"/>
          <w:szCs w:val="28"/>
        </w:rPr>
        <w:t xml:space="preserve">Гипофиз </w:t>
      </w:r>
      <w:r w:rsidRPr="0033045B">
        <w:rPr>
          <w:noProof/>
          <w:sz w:val="28"/>
          <w:szCs w:val="28"/>
        </w:rPr>
        <w:t xml:space="preserve">организмнің қасиетіне </w:t>
      </w:r>
      <w:r w:rsidRPr="0033045B">
        <w:rPr>
          <w:sz w:val="28"/>
          <w:szCs w:val="28"/>
        </w:rPr>
        <w:t xml:space="preserve">эсер </w:t>
      </w:r>
      <w:r w:rsidRPr="0033045B">
        <w:rPr>
          <w:noProof/>
          <w:sz w:val="28"/>
          <w:szCs w:val="28"/>
        </w:rPr>
        <w:t xml:space="preserve">ететін </w:t>
      </w:r>
      <w:r w:rsidRPr="0033045B">
        <w:rPr>
          <w:sz w:val="28"/>
          <w:szCs w:val="28"/>
        </w:rPr>
        <w:t xml:space="preserve">гормон </w:t>
      </w:r>
      <w:r w:rsidRPr="0033045B">
        <w:rPr>
          <w:noProof/>
          <w:sz w:val="28"/>
          <w:szCs w:val="28"/>
        </w:rPr>
        <w:t xml:space="preserve">ғана бөліп қоймайды, ол басқа ішкі </w:t>
      </w:r>
      <w:r w:rsidRPr="0033045B">
        <w:rPr>
          <w:sz w:val="28"/>
          <w:szCs w:val="28"/>
        </w:rPr>
        <w:t xml:space="preserve">секреция </w:t>
      </w:r>
      <w:r w:rsidRPr="0033045B">
        <w:rPr>
          <w:noProof/>
          <w:sz w:val="28"/>
          <w:szCs w:val="28"/>
        </w:rPr>
        <w:t xml:space="preserve">бездері гормондарының синтездеуіне </w:t>
      </w:r>
      <w:r w:rsidRPr="0033045B">
        <w:rPr>
          <w:sz w:val="28"/>
          <w:szCs w:val="28"/>
        </w:rPr>
        <w:t xml:space="preserve">де эсер </w:t>
      </w:r>
      <w:r w:rsidRPr="0033045B">
        <w:rPr>
          <w:noProof/>
          <w:sz w:val="28"/>
          <w:szCs w:val="28"/>
        </w:rPr>
        <w:t xml:space="preserve">етеді. Атап айтқанда, гипофизарлы </w:t>
      </w:r>
      <w:r w:rsidRPr="0033045B">
        <w:rPr>
          <w:sz w:val="28"/>
          <w:szCs w:val="28"/>
        </w:rPr>
        <w:t xml:space="preserve">гормон - </w:t>
      </w:r>
      <w:r w:rsidRPr="0033045B">
        <w:rPr>
          <w:noProof/>
          <w:sz w:val="28"/>
          <w:szCs w:val="28"/>
        </w:rPr>
        <w:t xml:space="preserve">соматропин клеткалардың өсу жиілігін, үлпалардың өсуін </w:t>
      </w:r>
      <w:r w:rsidRPr="0033045B">
        <w:rPr>
          <w:sz w:val="28"/>
          <w:szCs w:val="28"/>
        </w:rPr>
        <w:t xml:space="preserve">жэне дамуына </w:t>
      </w:r>
      <w:r w:rsidRPr="0033045B">
        <w:rPr>
          <w:noProof/>
          <w:sz w:val="28"/>
          <w:szCs w:val="28"/>
        </w:rPr>
        <w:t xml:space="preserve">жағдай жасайды. Вазопрессин </w:t>
      </w:r>
      <w:r w:rsidRPr="0033045B">
        <w:rPr>
          <w:sz w:val="28"/>
          <w:szCs w:val="28"/>
        </w:rPr>
        <w:t xml:space="preserve">- </w:t>
      </w:r>
      <w:r w:rsidRPr="0033045B">
        <w:rPr>
          <w:noProof/>
          <w:sz w:val="28"/>
          <w:szCs w:val="28"/>
        </w:rPr>
        <w:t xml:space="preserve">бүйрек өзекшелерінде судың қайта сіңірілуіне кемектеседі. Сонымен қатар </w:t>
      </w:r>
      <w:r w:rsidRPr="0033045B">
        <w:rPr>
          <w:sz w:val="28"/>
          <w:szCs w:val="28"/>
        </w:rPr>
        <w:t xml:space="preserve">гипофиз </w:t>
      </w:r>
      <w:r w:rsidRPr="0033045B">
        <w:rPr>
          <w:noProof/>
          <w:sz w:val="28"/>
          <w:szCs w:val="28"/>
        </w:rPr>
        <w:t xml:space="preserve">тироксиннің бөлуін жеделдеттіреді, ол клеткаларда және ұлпалардағы зат алмасуға көмектеседі, </w:t>
      </w:r>
      <w:r w:rsidRPr="0033045B">
        <w:rPr>
          <w:sz w:val="28"/>
          <w:szCs w:val="28"/>
        </w:rPr>
        <w:t xml:space="preserve">ал гипофизарлы </w:t>
      </w:r>
      <w:r w:rsidRPr="0033045B">
        <w:rPr>
          <w:noProof/>
          <w:sz w:val="28"/>
          <w:szCs w:val="28"/>
        </w:rPr>
        <w:t xml:space="preserve">гонотропин </w:t>
      </w:r>
      <w:r w:rsidRPr="0033045B">
        <w:rPr>
          <w:sz w:val="28"/>
          <w:szCs w:val="28"/>
        </w:rPr>
        <w:t xml:space="preserve">жыныс гормондарын белуге </w:t>
      </w:r>
      <w:r w:rsidRPr="0033045B">
        <w:rPr>
          <w:noProof/>
          <w:sz w:val="28"/>
          <w:szCs w:val="28"/>
        </w:rPr>
        <w:t>қатысады.</w:t>
      </w:r>
    </w:p>
    <w:p w:rsidR="00DB0A59" w:rsidRPr="0033045B" w:rsidRDefault="00DB0A59" w:rsidP="00852416">
      <w:pPr>
        <w:jc w:val="both"/>
        <w:rPr>
          <w:sz w:val="28"/>
          <w:szCs w:val="28"/>
        </w:rPr>
      </w:pPr>
      <w:r w:rsidRPr="0033045B">
        <w:rPr>
          <w:noProof/>
          <w:sz w:val="28"/>
          <w:szCs w:val="28"/>
        </w:rPr>
        <w:t xml:space="preserve">Бүйрекүсті бездер бірнеше гор-мондардың синтезіне қатысады, со-лардың ішінде ең бастылары </w:t>
      </w:r>
      <w:r w:rsidRPr="0033045B">
        <w:rPr>
          <w:sz w:val="28"/>
          <w:szCs w:val="28"/>
        </w:rPr>
        <w:t xml:space="preserve">- </w:t>
      </w:r>
      <w:r w:rsidRPr="0033045B">
        <w:rPr>
          <w:noProof/>
          <w:sz w:val="28"/>
          <w:szCs w:val="28"/>
        </w:rPr>
        <w:t xml:space="preserve">кортизол, альдостерон </w:t>
      </w:r>
      <w:r w:rsidRPr="0033045B">
        <w:rPr>
          <w:sz w:val="28"/>
          <w:szCs w:val="28"/>
        </w:rPr>
        <w:t>жэне эфинефрин (адре</w:t>
      </w:r>
      <w:r w:rsidRPr="0033045B">
        <w:rPr>
          <w:sz w:val="28"/>
          <w:szCs w:val="28"/>
        </w:rPr>
        <w:softHyphen/>
        <w:t xml:space="preserve">налин). Кортизол </w:t>
      </w:r>
      <w:r w:rsidRPr="0033045B">
        <w:rPr>
          <w:noProof/>
          <w:sz w:val="28"/>
          <w:szCs w:val="28"/>
        </w:rPr>
        <w:t xml:space="preserve">белоктардың, май-лардың жэне комірсулардың алмасуын реттейді, буаздылыққа (жүктілік) </w:t>
      </w:r>
      <w:r w:rsidRPr="0033045B">
        <w:rPr>
          <w:sz w:val="28"/>
          <w:szCs w:val="28"/>
        </w:rPr>
        <w:t>эсер</w:t>
      </w:r>
    </w:p>
    <w:p w:rsidR="00DB0A59" w:rsidRPr="0033045B" w:rsidRDefault="00DB0A59" w:rsidP="00852416">
      <w:pPr>
        <w:jc w:val="both"/>
        <w:rPr>
          <w:sz w:val="28"/>
          <w:szCs w:val="28"/>
        </w:rPr>
      </w:pPr>
      <w:r w:rsidRPr="0033045B">
        <w:rPr>
          <w:noProof/>
          <w:sz w:val="28"/>
          <w:szCs w:val="28"/>
        </w:rPr>
        <w:t xml:space="preserve">етеді, альдостерон </w:t>
      </w:r>
      <w:r w:rsidRPr="0033045B">
        <w:rPr>
          <w:sz w:val="28"/>
          <w:szCs w:val="28"/>
        </w:rPr>
        <w:t xml:space="preserve">— натрий </w:t>
      </w:r>
      <w:r w:rsidRPr="0033045B">
        <w:rPr>
          <w:noProof/>
          <w:sz w:val="28"/>
          <w:szCs w:val="28"/>
        </w:rPr>
        <w:t xml:space="preserve">жэне калийдің алмасуына, ал эниферин </w:t>
      </w:r>
      <w:r w:rsidRPr="0033045B">
        <w:rPr>
          <w:sz w:val="28"/>
          <w:szCs w:val="28"/>
        </w:rPr>
        <w:t>-</w:t>
      </w:r>
      <w:r w:rsidRPr="0033045B">
        <w:rPr>
          <w:noProof/>
          <w:sz w:val="28"/>
          <w:szCs w:val="28"/>
        </w:rPr>
        <w:t xml:space="preserve">бауырдағы гликогеннің ыдырауына </w:t>
      </w:r>
      <w:r w:rsidRPr="0033045B">
        <w:rPr>
          <w:sz w:val="28"/>
          <w:szCs w:val="28"/>
        </w:rPr>
        <w:t xml:space="preserve">эсер </w:t>
      </w:r>
      <w:r w:rsidRPr="0033045B">
        <w:rPr>
          <w:noProof/>
          <w:sz w:val="28"/>
          <w:szCs w:val="28"/>
        </w:rPr>
        <w:t xml:space="preserve">етеді және қан қысымын көтереді. </w:t>
      </w:r>
      <w:r w:rsidRPr="0033045B">
        <w:rPr>
          <w:sz w:val="28"/>
          <w:szCs w:val="28"/>
        </w:rPr>
        <w:t xml:space="preserve">Эстроген гормоны - </w:t>
      </w:r>
      <w:r w:rsidRPr="0033045B">
        <w:rPr>
          <w:noProof/>
          <w:sz w:val="28"/>
          <w:szCs w:val="28"/>
        </w:rPr>
        <w:t xml:space="preserve">аналық </w:t>
      </w:r>
      <w:r w:rsidRPr="0033045B">
        <w:rPr>
          <w:sz w:val="28"/>
          <w:szCs w:val="28"/>
        </w:rPr>
        <w:t xml:space="preserve">жэне </w:t>
      </w:r>
      <w:r w:rsidRPr="0033045B">
        <w:rPr>
          <w:noProof/>
          <w:sz w:val="28"/>
          <w:szCs w:val="28"/>
        </w:rPr>
        <w:t xml:space="preserve">аталық бездердегі холес-теролдан </w:t>
      </w:r>
      <w:r w:rsidRPr="0033045B">
        <w:rPr>
          <w:sz w:val="28"/>
          <w:szCs w:val="28"/>
        </w:rPr>
        <w:t xml:space="preserve">синтез! </w:t>
      </w:r>
      <w:r w:rsidRPr="0033045B">
        <w:rPr>
          <w:noProof/>
          <w:sz w:val="28"/>
          <w:szCs w:val="28"/>
        </w:rPr>
        <w:t xml:space="preserve">түзіліп </w:t>
      </w:r>
      <w:r w:rsidRPr="0033045B">
        <w:rPr>
          <w:sz w:val="28"/>
          <w:szCs w:val="28"/>
        </w:rPr>
        <w:t xml:space="preserve">ми мен </w:t>
      </w:r>
      <w:r w:rsidRPr="0033045B">
        <w:rPr>
          <w:noProof/>
          <w:sz w:val="28"/>
          <w:szCs w:val="28"/>
        </w:rPr>
        <w:t xml:space="preserve">басқа мүшелерден келген хабарларга жауап есебінде түзіледі. Қангатүсісімен олар сүт бездеріне және кебею мүшелеріне тарапады. Себебі </w:t>
      </w:r>
      <w:r w:rsidRPr="0033045B">
        <w:rPr>
          <w:sz w:val="28"/>
          <w:szCs w:val="28"/>
        </w:rPr>
        <w:t xml:space="preserve">эстроген жасуша </w:t>
      </w:r>
      <w:r w:rsidRPr="0033045B">
        <w:rPr>
          <w:noProof/>
          <w:sz w:val="28"/>
          <w:szCs w:val="28"/>
        </w:rPr>
        <w:t xml:space="preserve">жаргақшасындағы липидтерде ериді, ягни олар жарғақша кедергілерінен өтіп </w:t>
      </w:r>
      <w:r w:rsidRPr="0033045B">
        <w:rPr>
          <w:sz w:val="28"/>
          <w:szCs w:val="28"/>
        </w:rPr>
        <w:t xml:space="preserve">ядро </w:t>
      </w:r>
      <w:r w:rsidRPr="0033045B">
        <w:rPr>
          <w:noProof/>
          <w:sz w:val="28"/>
          <w:szCs w:val="28"/>
        </w:rPr>
        <w:t xml:space="preserve">құрамындағы </w:t>
      </w:r>
      <w:r w:rsidRPr="0033045B">
        <w:rPr>
          <w:sz w:val="28"/>
          <w:szCs w:val="28"/>
        </w:rPr>
        <w:t xml:space="preserve">белок рецепторымен </w:t>
      </w:r>
      <w:r w:rsidRPr="0033045B">
        <w:rPr>
          <w:noProof/>
          <w:sz w:val="28"/>
          <w:szCs w:val="28"/>
        </w:rPr>
        <w:t xml:space="preserve">байланысқа түседі. Одан соң </w:t>
      </w:r>
      <w:r w:rsidRPr="0033045B">
        <w:rPr>
          <w:sz w:val="28"/>
          <w:szCs w:val="28"/>
        </w:rPr>
        <w:t xml:space="preserve">эстроген + белок рецептор комплекс! </w:t>
      </w:r>
      <w:r w:rsidRPr="0033045B">
        <w:rPr>
          <w:noProof/>
          <w:sz w:val="28"/>
          <w:szCs w:val="28"/>
        </w:rPr>
        <w:t xml:space="preserve">гендердің реттегіш аймагымен байланысады жэне олардың белгілерін геннің белсенділігі немесе тежеуі арқылы өзгертеді. </w:t>
      </w:r>
      <w:r w:rsidRPr="0033045B">
        <w:rPr>
          <w:sz w:val="28"/>
          <w:szCs w:val="28"/>
        </w:rPr>
        <w:t xml:space="preserve">Эстроген + рецептор комплекс! </w:t>
      </w:r>
      <w:r w:rsidRPr="0033045B">
        <w:rPr>
          <w:noProof/>
          <w:sz w:val="28"/>
          <w:szCs w:val="28"/>
        </w:rPr>
        <w:t xml:space="preserve">геннің эксп-рессиясын реттейді, </w:t>
      </w:r>
      <w:r w:rsidRPr="0033045B">
        <w:rPr>
          <w:sz w:val="28"/>
          <w:szCs w:val="28"/>
        </w:rPr>
        <w:t xml:space="preserve">прогестерон </w:t>
      </w:r>
      <w:r w:rsidRPr="0033045B">
        <w:rPr>
          <w:noProof/>
          <w:sz w:val="28"/>
          <w:szCs w:val="28"/>
        </w:rPr>
        <w:t xml:space="preserve">үшін </w:t>
      </w:r>
      <w:r w:rsidRPr="0033045B">
        <w:rPr>
          <w:sz w:val="28"/>
          <w:szCs w:val="28"/>
        </w:rPr>
        <w:t xml:space="preserve">белок рецепторын </w:t>
      </w:r>
      <w:r w:rsidRPr="0033045B">
        <w:rPr>
          <w:noProof/>
          <w:sz w:val="28"/>
          <w:szCs w:val="28"/>
        </w:rPr>
        <w:t xml:space="preserve">белгілейді. Жоғары сатыдағы организмдердің эндокриндік жүйе өсу жэне дамуын реттеуге жауап береді. Барлық гормондар организмдердің ішкі байланысының қызметінің хабарларынажауап бере алатын химиялық қосылыстар болып саналады, сонысымен өзгеріп тұратын физиоло-гиялық жағдайларға клеткалардың «сезінуіне» </w:t>
      </w:r>
      <w:r w:rsidRPr="0033045B">
        <w:rPr>
          <w:sz w:val="28"/>
          <w:szCs w:val="28"/>
        </w:rPr>
        <w:t xml:space="preserve">жэне жауап </w:t>
      </w:r>
      <w:r w:rsidRPr="0033045B">
        <w:rPr>
          <w:noProof/>
          <w:sz w:val="28"/>
          <w:szCs w:val="28"/>
        </w:rPr>
        <w:t xml:space="preserve">беруіне көмектеседі. Гормондарды пептидті (гипоталамустың, гипофиздің барлық </w:t>
      </w:r>
      <w:r w:rsidRPr="0033045B">
        <w:rPr>
          <w:sz w:val="28"/>
          <w:szCs w:val="28"/>
        </w:rPr>
        <w:t xml:space="preserve">гормоны, инсулин жэне глюкагон), стероидты </w:t>
      </w:r>
      <w:r w:rsidRPr="0033045B">
        <w:rPr>
          <w:noProof/>
          <w:sz w:val="28"/>
          <w:szCs w:val="28"/>
        </w:rPr>
        <w:t xml:space="preserve">(бүйрекүсті безінің қыртысты бөлімінің </w:t>
      </w:r>
      <w:r w:rsidRPr="0033045B">
        <w:rPr>
          <w:sz w:val="28"/>
          <w:szCs w:val="28"/>
        </w:rPr>
        <w:t xml:space="preserve">гормоны, андрогендер жэне </w:t>
      </w:r>
      <w:r w:rsidRPr="0033045B">
        <w:rPr>
          <w:noProof/>
          <w:sz w:val="28"/>
          <w:szCs w:val="28"/>
        </w:rPr>
        <w:t xml:space="preserve">экстрогендер) жэне аминнің гормондары (эпинефрин </w:t>
      </w:r>
      <w:r w:rsidRPr="0033045B">
        <w:rPr>
          <w:sz w:val="28"/>
          <w:szCs w:val="28"/>
        </w:rPr>
        <w:t>жэне тиреоидты гормондар)</w:t>
      </w:r>
      <w:r w:rsidRPr="0033045B">
        <w:rPr>
          <w:sz w:val="28"/>
          <w:szCs w:val="28"/>
          <w:lang w:val="kk-KZ"/>
        </w:rPr>
        <w:t xml:space="preserve"> </w:t>
      </w:r>
      <w:r w:rsidRPr="0033045B">
        <w:rPr>
          <w:noProof/>
          <w:sz w:val="28"/>
          <w:szCs w:val="28"/>
        </w:rPr>
        <w:t>деп бөледі.</w:t>
      </w:r>
    </w:p>
    <w:p w:rsidR="00DB0A59" w:rsidRPr="0033045B" w:rsidRDefault="00DB0A59" w:rsidP="00852416">
      <w:pPr>
        <w:jc w:val="both"/>
        <w:rPr>
          <w:sz w:val="28"/>
          <w:szCs w:val="28"/>
        </w:rPr>
      </w:pPr>
      <w:r w:rsidRPr="0033045B">
        <w:rPr>
          <w:noProof/>
          <w:sz w:val="28"/>
          <w:szCs w:val="28"/>
        </w:rPr>
        <w:t xml:space="preserve">Жоғары сатыдағы организмдердің </w:t>
      </w:r>
      <w:r w:rsidRPr="0033045B">
        <w:rPr>
          <w:sz w:val="28"/>
          <w:szCs w:val="28"/>
        </w:rPr>
        <w:t xml:space="preserve">эволюция барысында гормон </w:t>
      </w:r>
      <w:r w:rsidRPr="0033045B">
        <w:rPr>
          <w:noProof/>
          <w:sz w:val="28"/>
          <w:szCs w:val="28"/>
        </w:rPr>
        <w:t xml:space="preserve">бөлетін клеткалармен бездер </w:t>
      </w:r>
      <w:r w:rsidRPr="0033045B">
        <w:rPr>
          <w:sz w:val="28"/>
          <w:szCs w:val="28"/>
        </w:rPr>
        <w:t xml:space="preserve">мен клетка </w:t>
      </w:r>
      <w:r w:rsidRPr="0033045B">
        <w:rPr>
          <w:noProof/>
          <w:sz w:val="28"/>
          <w:szCs w:val="28"/>
        </w:rPr>
        <w:t xml:space="preserve">(мүшелер) </w:t>
      </w:r>
      <w:r w:rsidRPr="0033045B">
        <w:rPr>
          <w:sz w:val="28"/>
          <w:szCs w:val="28"/>
        </w:rPr>
        <w:t xml:space="preserve">- </w:t>
      </w:r>
      <w:r w:rsidRPr="0033045B">
        <w:rPr>
          <w:noProof/>
          <w:sz w:val="28"/>
          <w:szCs w:val="28"/>
        </w:rPr>
        <w:t xml:space="preserve">нысана араларын-дағы қарым-қатнасын реттейтін күрделі жүйе қалыптасты. Эндокрин-дік жүйенің басты </w:t>
      </w:r>
      <w:r w:rsidRPr="0033045B">
        <w:rPr>
          <w:sz w:val="28"/>
          <w:szCs w:val="28"/>
        </w:rPr>
        <w:t xml:space="preserve">даму </w:t>
      </w:r>
      <w:r w:rsidRPr="0033045B">
        <w:rPr>
          <w:noProof/>
          <w:sz w:val="28"/>
          <w:szCs w:val="28"/>
        </w:rPr>
        <w:t xml:space="preserve">орталығы </w:t>
      </w:r>
      <w:r w:rsidRPr="0033045B">
        <w:rPr>
          <w:sz w:val="28"/>
          <w:szCs w:val="28"/>
        </w:rPr>
        <w:t xml:space="preserve">гипоталамус болып саналады. </w:t>
      </w:r>
      <w:r w:rsidRPr="0033045B">
        <w:rPr>
          <w:noProof/>
          <w:sz w:val="28"/>
          <w:szCs w:val="28"/>
        </w:rPr>
        <w:t xml:space="preserve">Орталық жүйке жүйесінен түскен хабарға </w:t>
      </w:r>
      <w:r w:rsidRPr="0033045B">
        <w:rPr>
          <w:sz w:val="28"/>
          <w:szCs w:val="28"/>
        </w:rPr>
        <w:t xml:space="preserve">гипоталамус клеткалары </w:t>
      </w:r>
      <w:r w:rsidRPr="0033045B">
        <w:rPr>
          <w:noProof/>
          <w:sz w:val="28"/>
          <w:szCs w:val="28"/>
        </w:rPr>
        <w:t xml:space="preserve">гипоталамустың реттегіш гормондарын бөледі, олардың ездері гипофизарлы гормондардың бөлінуін реттейді. Қанға түскен осылар бүйрекүсті, қалқанша бездеріне жетеді және олардың эртүрлі </w:t>
      </w:r>
      <w:r w:rsidRPr="0033045B">
        <w:rPr>
          <w:sz w:val="28"/>
          <w:szCs w:val="28"/>
        </w:rPr>
        <w:t xml:space="preserve">гормон </w:t>
      </w:r>
      <w:r w:rsidRPr="0033045B">
        <w:rPr>
          <w:noProof/>
          <w:sz w:val="28"/>
          <w:szCs w:val="28"/>
        </w:rPr>
        <w:t xml:space="preserve">бөлуіне көмектеседі, </w:t>
      </w:r>
      <w:r w:rsidRPr="0033045B">
        <w:rPr>
          <w:sz w:val="28"/>
          <w:szCs w:val="28"/>
        </w:rPr>
        <w:t xml:space="preserve">олар да </w:t>
      </w:r>
      <w:r w:rsidRPr="0033045B">
        <w:rPr>
          <w:noProof/>
          <w:sz w:val="28"/>
          <w:szCs w:val="28"/>
        </w:rPr>
        <w:t xml:space="preserve">қанға түскен соң гормондардың рецепторлары арқылы нысана клеткалардың сыртқы бетіндегі жэне ұлпалардың гормондарына жеткізіледі. Клеткалардың ішінде </w:t>
      </w:r>
      <w:r w:rsidRPr="0033045B">
        <w:rPr>
          <w:sz w:val="28"/>
          <w:szCs w:val="28"/>
        </w:rPr>
        <w:t xml:space="preserve">клетка </w:t>
      </w:r>
      <w:r w:rsidRPr="0033045B">
        <w:rPr>
          <w:noProof/>
          <w:sz w:val="28"/>
          <w:szCs w:val="28"/>
        </w:rPr>
        <w:t xml:space="preserve">аралық хабар беретін дәнекелер болады, олар клетканың (үлпаның) гормонының </w:t>
      </w:r>
      <w:r w:rsidRPr="0033045B">
        <w:rPr>
          <w:sz w:val="28"/>
          <w:szCs w:val="28"/>
        </w:rPr>
        <w:t xml:space="preserve">рецепторы </w:t>
      </w:r>
      <w:r w:rsidRPr="0033045B">
        <w:rPr>
          <w:noProof/>
          <w:sz w:val="28"/>
          <w:szCs w:val="28"/>
        </w:rPr>
        <w:t>арқылы арнайы клетканың қүрылысы немесе қайбір ферменті туралы хабар береді.</w:t>
      </w:r>
    </w:p>
    <w:p w:rsidR="00DB0A59" w:rsidRPr="0033045B" w:rsidRDefault="00DB0A59" w:rsidP="0011234C">
      <w:pPr>
        <w:rPr>
          <w:sz w:val="28"/>
          <w:szCs w:val="28"/>
          <w:lang w:val="kk-KZ"/>
        </w:rPr>
      </w:pPr>
    </w:p>
    <w:p w:rsidR="00DB0A59" w:rsidRPr="0033045B" w:rsidRDefault="00DB0A59" w:rsidP="00852416">
      <w:pPr>
        <w:jc w:val="both"/>
        <w:rPr>
          <w:sz w:val="28"/>
          <w:szCs w:val="28"/>
          <w:lang w:val="kk-KZ"/>
        </w:rPr>
      </w:pPr>
      <w:r w:rsidRPr="0033045B">
        <w:rPr>
          <w:b/>
          <w:bCs/>
          <w:sz w:val="28"/>
          <w:szCs w:val="28"/>
          <w:lang w:val="kk-KZ"/>
        </w:rPr>
        <w:t xml:space="preserve">9. </w:t>
      </w:r>
      <w:r w:rsidRPr="0033045B">
        <w:rPr>
          <w:b/>
          <w:bCs/>
          <w:noProof/>
          <w:sz w:val="28"/>
          <w:szCs w:val="28"/>
          <w:lang w:val="kk-KZ"/>
        </w:rPr>
        <w:t>Көбею жүйесі</w:t>
      </w:r>
    </w:p>
    <w:p w:rsidR="00DB0A59" w:rsidRPr="0033045B" w:rsidRDefault="00DB0A59" w:rsidP="00852416">
      <w:pPr>
        <w:jc w:val="both"/>
        <w:rPr>
          <w:sz w:val="28"/>
          <w:szCs w:val="28"/>
          <w:lang w:val="kk-KZ"/>
        </w:rPr>
      </w:pPr>
      <w:r w:rsidRPr="0033045B">
        <w:rPr>
          <w:noProof/>
          <w:sz w:val="28"/>
          <w:szCs w:val="28"/>
          <w:lang w:val="kk-KZ"/>
        </w:rPr>
        <w:t xml:space="preserve">Қарапайымдарда </w:t>
      </w:r>
      <w:r w:rsidRPr="0033045B">
        <w:rPr>
          <w:sz w:val="28"/>
          <w:szCs w:val="28"/>
          <w:lang w:val="kk-KZ"/>
        </w:rPr>
        <w:t xml:space="preserve">- </w:t>
      </w:r>
      <w:r w:rsidRPr="0033045B">
        <w:rPr>
          <w:noProof/>
          <w:sz w:val="28"/>
          <w:szCs w:val="28"/>
          <w:lang w:val="kk-KZ"/>
        </w:rPr>
        <w:t xml:space="preserve">арнайы көбею жүйесі бодмайды. Губкада жэне ішекқуыстыларда </w:t>
      </w:r>
      <w:r w:rsidRPr="0033045B">
        <w:rPr>
          <w:sz w:val="28"/>
          <w:szCs w:val="28"/>
          <w:lang w:val="kk-KZ"/>
        </w:rPr>
        <w:t xml:space="preserve">да </w:t>
      </w:r>
      <w:r w:rsidRPr="0033045B">
        <w:rPr>
          <w:noProof/>
          <w:sz w:val="28"/>
          <w:szCs w:val="28"/>
          <w:lang w:val="kk-KZ"/>
        </w:rPr>
        <w:t xml:space="preserve">мұндай жүйе болмайды. Олардың жыныс </w:t>
      </w:r>
      <w:r w:rsidRPr="0033045B">
        <w:rPr>
          <w:sz w:val="28"/>
          <w:szCs w:val="28"/>
          <w:lang w:val="kk-KZ"/>
        </w:rPr>
        <w:t xml:space="preserve">клеткалары </w:t>
      </w:r>
      <w:r w:rsidRPr="0033045B">
        <w:rPr>
          <w:noProof/>
          <w:sz w:val="28"/>
          <w:szCs w:val="28"/>
          <w:lang w:val="kk-KZ"/>
        </w:rPr>
        <w:t xml:space="preserve">денесі арқылы сыртқа шығарылады. </w:t>
      </w:r>
      <w:r w:rsidRPr="0033045B">
        <w:rPr>
          <w:sz w:val="28"/>
          <w:szCs w:val="28"/>
          <w:lang w:val="kk-KZ"/>
        </w:rPr>
        <w:t xml:space="preserve">Ей </w:t>
      </w:r>
      <w:r w:rsidRPr="0033045B">
        <w:rPr>
          <w:noProof/>
          <w:sz w:val="28"/>
          <w:szCs w:val="28"/>
          <w:lang w:val="kk-KZ"/>
        </w:rPr>
        <w:t xml:space="preserve">алғашқы көбею жүйесі жыныс бездері </w:t>
      </w:r>
      <w:r w:rsidRPr="0033045B">
        <w:rPr>
          <w:sz w:val="28"/>
          <w:szCs w:val="28"/>
          <w:lang w:val="kk-KZ"/>
        </w:rPr>
        <w:t xml:space="preserve">мен жыныс клеткалары </w:t>
      </w:r>
      <w:r w:rsidRPr="0033045B">
        <w:rPr>
          <w:noProof/>
          <w:sz w:val="28"/>
          <w:szCs w:val="28"/>
          <w:lang w:val="kk-KZ"/>
        </w:rPr>
        <w:t xml:space="preserve">сыртқа шығатын өзектері жалпақ құрттарда пайда болды. Гермофродитизм болғанына қарамастан, жалпақ құрттарда аталықтарының тұдым жолы жэне жыныс клеткаларын сыртқа шығаратын тұқым ціашкыш өзектер, сонымен бірге аналықтарында жұмыртқа </w:t>
      </w:r>
      <w:r w:rsidRPr="0033045B">
        <w:rPr>
          <w:sz w:val="28"/>
          <w:szCs w:val="28"/>
          <w:lang w:val="kk-KZ"/>
        </w:rPr>
        <w:t xml:space="preserve">жолы, жатыр мен </w:t>
      </w:r>
      <w:r w:rsidRPr="0033045B">
        <w:rPr>
          <w:noProof/>
          <w:sz w:val="28"/>
          <w:szCs w:val="28"/>
          <w:lang w:val="kk-KZ"/>
        </w:rPr>
        <w:t xml:space="preserve">қынап қалыптасты. </w:t>
      </w:r>
      <w:r w:rsidRPr="0033045B">
        <w:rPr>
          <w:sz w:val="28"/>
          <w:szCs w:val="28"/>
          <w:lang w:val="kk-KZ"/>
        </w:rPr>
        <w:t xml:space="preserve">Жыныс клеткалары </w:t>
      </w:r>
      <w:r w:rsidRPr="0033045B">
        <w:rPr>
          <w:noProof/>
          <w:sz w:val="28"/>
          <w:szCs w:val="28"/>
          <w:lang w:val="kk-KZ"/>
        </w:rPr>
        <w:t xml:space="preserve">аталық </w:t>
      </w:r>
      <w:r w:rsidRPr="0033045B">
        <w:rPr>
          <w:sz w:val="28"/>
          <w:szCs w:val="28"/>
          <w:lang w:val="kk-KZ"/>
        </w:rPr>
        <w:t xml:space="preserve">бездер мен </w:t>
      </w:r>
      <w:r w:rsidRPr="0033045B">
        <w:rPr>
          <w:noProof/>
          <w:sz w:val="28"/>
          <w:szCs w:val="28"/>
          <w:lang w:val="kk-KZ"/>
        </w:rPr>
        <w:t>алалық бездерінде дамиды.</w:t>
      </w:r>
    </w:p>
    <w:p w:rsidR="00DB0A59" w:rsidRPr="0033045B" w:rsidRDefault="00DB0A59" w:rsidP="00852416">
      <w:pPr>
        <w:jc w:val="both"/>
        <w:rPr>
          <w:sz w:val="28"/>
          <w:szCs w:val="28"/>
          <w:lang w:val="kk-KZ"/>
        </w:rPr>
      </w:pPr>
      <w:r w:rsidRPr="0033045B">
        <w:rPr>
          <w:noProof/>
          <w:sz w:val="28"/>
          <w:szCs w:val="28"/>
          <w:lang w:val="kk-KZ"/>
        </w:rPr>
        <w:t xml:space="preserve">Жұмыр құрттарда </w:t>
      </w:r>
      <w:r w:rsidRPr="0033045B">
        <w:rPr>
          <w:sz w:val="28"/>
          <w:szCs w:val="28"/>
          <w:lang w:val="kk-KZ"/>
        </w:rPr>
        <w:t xml:space="preserve">дара </w:t>
      </w:r>
      <w:r w:rsidRPr="0033045B">
        <w:rPr>
          <w:noProof/>
          <w:sz w:val="28"/>
          <w:szCs w:val="28"/>
          <w:lang w:val="kk-KZ"/>
        </w:rPr>
        <w:t xml:space="preserve">жыныстылық пайда болған. </w:t>
      </w:r>
      <w:r w:rsidRPr="0033045B">
        <w:rPr>
          <w:sz w:val="28"/>
          <w:szCs w:val="28"/>
          <w:lang w:val="kk-KZ"/>
        </w:rPr>
        <w:t xml:space="preserve">Олар да </w:t>
      </w:r>
      <w:r w:rsidRPr="0033045B">
        <w:rPr>
          <w:noProof/>
          <w:sz w:val="28"/>
          <w:szCs w:val="28"/>
          <w:lang w:val="kk-KZ"/>
        </w:rPr>
        <w:t xml:space="preserve">іштей ұрықтану үшін шағылысу қалтасы </w:t>
      </w:r>
      <w:r w:rsidRPr="0033045B">
        <w:rPr>
          <w:sz w:val="28"/>
          <w:szCs w:val="28"/>
          <w:lang w:val="kk-KZ"/>
        </w:rPr>
        <w:t>бар.</w:t>
      </w:r>
    </w:p>
    <w:p w:rsidR="00DB0A59" w:rsidRPr="0033045B" w:rsidRDefault="00DB0A59" w:rsidP="00852416">
      <w:pPr>
        <w:jc w:val="both"/>
        <w:rPr>
          <w:sz w:val="28"/>
          <w:szCs w:val="28"/>
          <w:lang w:val="kk-KZ"/>
        </w:rPr>
      </w:pPr>
      <w:r w:rsidRPr="0033045B">
        <w:rPr>
          <w:noProof/>
          <w:sz w:val="28"/>
          <w:szCs w:val="28"/>
          <w:lang w:val="kk-KZ"/>
        </w:rPr>
        <w:t xml:space="preserve">Хордалыларда көбею жүйесі прогрессивті түрде күрделене түсіп, </w:t>
      </w:r>
      <w:r w:rsidRPr="0033045B">
        <w:rPr>
          <w:sz w:val="28"/>
          <w:szCs w:val="28"/>
          <w:lang w:val="kk-KZ"/>
        </w:rPr>
        <w:t xml:space="preserve">арнайы </w:t>
      </w:r>
      <w:r w:rsidRPr="0033045B">
        <w:rPr>
          <w:noProof/>
          <w:sz w:val="28"/>
          <w:szCs w:val="28"/>
          <w:lang w:val="kk-KZ"/>
        </w:rPr>
        <w:t xml:space="preserve">аналық жэне аталық бездер дамыды, ол іштей ұрықтануға бейімделу багытында жүрді. Ланцетниктің желбезек маңындағы саңылауларының қабырғаларында көптеген жыныс бездері </w:t>
      </w:r>
      <w:r w:rsidRPr="0033045B">
        <w:rPr>
          <w:sz w:val="28"/>
          <w:szCs w:val="28"/>
          <w:lang w:val="kk-KZ"/>
        </w:rPr>
        <w:t xml:space="preserve">(26 </w:t>
      </w:r>
      <w:r w:rsidRPr="0033045B">
        <w:rPr>
          <w:noProof/>
          <w:sz w:val="28"/>
          <w:szCs w:val="28"/>
          <w:lang w:val="kk-KZ"/>
        </w:rPr>
        <w:t xml:space="preserve">жұп) болады. Бүл бездерде </w:t>
      </w:r>
      <w:r w:rsidRPr="0033045B">
        <w:rPr>
          <w:sz w:val="28"/>
          <w:szCs w:val="28"/>
          <w:lang w:val="kk-KZ"/>
        </w:rPr>
        <w:t xml:space="preserve">жыныс клеткаларын </w:t>
      </w:r>
      <w:r w:rsidRPr="0033045B">
        <w:rPr>
          <w:noProof/>
          <w:sz w:val="28"/>
          <w:szCs w:val="28"/>
          <w:lang w:val="kk-KZ"/>
        </w:rPr>
        <w:t xml:space="preserve">сыртқа алып шығатын өзектері </w:t>
      </w:r>
      <w:r w:rsidRPr="0033045B">
        <w:rPr>
          <w:sz w:val="28"/>
          <w:szCs w:val="28"/>
          <w:lang w:val="kk-KZ"/>
        </w:rPr>
        <w:t xml:space="preserve">болмайды. </w:t>
      </w:r>
      <w:r w:rsidRPr="0033045B">
        <w:rPr>
          <w:noProof/>
          <w:sz w:val="28"/>
          <w:szCs w:val="28"/>
          <w:lang w:val="kk-KZ"/>
        </w:rPr>
        <w:t xml:space="preserve">Сондықтан клеткалар қабырғаны жарып, желбезек саңылауларына түседі, одан кейін артриопор тесігі аркылы сыртқа шығарылады. Жұмыр құрттарда сыңар жыныс безі паійда </w:t>
      </w:r>
      <w:r w:rsidRPr="0033045B">
        <w:rPr>
          <w:sz w:val="28"/>
          <w:szCs w:val="28"/>
          <w:lang w:val="kk-KZ"/>
        </w:rPr>
        <w:t xml:space="preserve">болады, </w:t>
      </w:r>
      <w:r w:rsidRPr="0033045B">
        <w:rPr>
          <w:noProof/>
          <w:sz w:val="28"/>
          <w:szCs w:val="28"/>
          <w:lang w:val="kk-KZ"/>
        </w:rPr>
        <w:t xml:space="preserve">бірақ оның өзегі </w:t>
      </w:r>
      <w:r w:rsidRPr="0033045B">
        <w:rPr>
          <w:sz w:val="28"/>
          <w:szCs w:val="28"/>
          <w:lang w:val="kk-KZ"/>
        </w:rPr>
        <w:t xml:space="preserve">болмайды. </w:t>
      </w:r>
      <w:r w:rsidRPr="0033045B">
        <w:rPr>
          <w:noProof/>
          <w:sz w:val="28"/>
          <w:szCs w:val="28"/>
          <w:lang w:val="kk-KZ"/>
        </w:rPr>
        <w:t xml:space="preserve">Пісіп жетілген ұрық дене қуысында </w:t>
      </w:r>
      <w:r w:rsidRPr="0033045B">
        <w:rPr>
          <w:sz w:val="28"/>
          <w:szCs w:val="28"/>
          <w:lang w:val="kk-KZ"/>
        </w:rPr>
        <w:t xml:space="preserve">болады, ол </w:t>
      </w:r>
      <w:r w:rsidRPr="0033045B">
        <w:rPr>
          <w:noProof/>
          <w:sz w:val="28"/>
          <w:szCs w:val="28"/>
          <w:lang w:val="kk-KZ"/>
        </w:rPr>
        <w:t>жерден жыныс тесігі арқылы сыртқа шығарылады.</w:t>
      </w:r>
    </w:p>
    <w:p w:rsidR="00DB0A59" w:rsidRPr="0033045B" w:rsidRDefault="00DB0A59" w:rsidP="00852416">
      <w:pPr>
        <w:jc w:val="both"/>
        <w:rPr>
          <w:sz w:val="28"/>
          <w:szCs w:val="28"/>
          <w:lang w:val="kk-KZ"/>
        </w:rPr>
      </w:pPr>
      <w:r w:rsidRPr="0033045B">
        <w:rPr>
          <w:noProof/>
          <w:sz w:val="28"/>
          <w:szCs w:val="28"/>
          <w:lang w:val="kk-KZ"/>
        </w:rPr>
        <w:t xml:space="preserve">Балықтар жыныс бездерінің көп болуымеи ерекшеленеді. Аналық безі көбіне сыңар, ал аталық безі жұп </w:t>
      </w:r>
      <w:r w:rsidRPr="0033045B">
        <w:rPr>
          <w:sz w:val="28"/>
          <w:szCs w:val="28"/>
          <w:lang w:val="kk-KZ"/>
        </w:rPr>
        <w:t xml:space="preserve">болады. </w:t>
      </w:r>
      <w:r w:rsidRPr="0033045B">
        <w:rPr>
          <w:noProof/>
          <w:sz w:val="28"/>
          <w:szCs w:val="28"/>
          <w:lang w:val="kk-KZ"/>
        </w:rPr>
        <w:t xml:space="preserve">Балықтардың жыныс бездерінің өзектері бүйректің несепағарларыімен байланысты. Жұмыртқа клеткаларының </w:t>
      </w:r>
      <w:r w:rsidRPr="0033045B">
        <w:rPr>
          <w:sz w:val="28"/>
          <w:szCs w:val="28"/>
          <w:lang w:val="kk-KZ"/>
        </w:rPr>
        <w:t xml:space="preserve">суда </w:t>
      </w:r>
      <w:r w:rsidRPr="0033045B">
        <w:rPr>
          <w:noProof/>
          <w:sz w:val="28"/>
          <w:szCs w:val="28"/>
          <w:lang w:val="kk-KZ"/>
        </w:rPr>
        <w:t xml:space="preserve">ұрықтануының, қиын болуына </w:t>
      </w:r>
      <w:r w:rsidRPr="0033045B">
        <w:rPr>
          <w:sz w:val="28"/>
          <w:szCs w:val="28"/>
          <w:lang w:val="kk-KZ"/>
        </w:rPr>
        <w:t xml:space="preserve">байланысты, жыныс клеткалары </w:t>
      </w:r>
      <w:r w:rsidRPr="0033045B">
        <w:rPr>
          <w:noProof/>
          <w:sz w:val="28"/>
          <w:szCs w:val="28"/>
          <w:lang w:val="kk-KZ"/>
        </w:rPr>
        <w:t>(уылдырық жёне сүттің) көп мөлшерде бөлінуі арқылы жүзеге асады.</w:t>
      </w:r>
    </w:p>
    <w:p w:rsidR="00DB0A59" w:rsidRPr="0033045B" w:rsidRDefault="00DB0A59" w:rsidP="00852416">
      <w:pPr>
        <w:jc w:val="both"/>
        <w:rPr>
          <w:sz w:val="28"/>
          <w:szCs w:val="28"/>
          <w:lang w:val="kk-KZ"/>
        </w:rPr>
      </w:pPr>
      <w:r w:rsidRPr="0033045B">
        <w:rPr>
          <w:noProof/>
          <w:sz w:val="28"/>
          <w:szCs w:val="28"/>
          <w:lang w:val="kk-KZ"/>
        </w:rPr>
        <w:t xml:space="preserve">Қосмекенділерде жыныс бездері аталықтары (тұқым) мен аналықтарында (жұмыртқа) жұп </w:t>
      </w:r>
      <w:r w:rsidRPr="0033045B">
        <w:rPr>
          <w:sz w:val="28"/>
          <w:szCs w:val="28"/>
          <w:lang w:val="kk-KZ"/>
        </w:rPr>
        <w:t xml:space="preserve">- болады. </w:t>
      </w:r>
      <w:r w:rsidRPr="0033045B">
        <w:rPr>
          <w:noProof/>
          <w:sz w:val="28"/>
          <w:szCs w:val="28"/>
          <w:lang w:val="kk-KZ"/>
        </w:rPr>
        <w:t>Амфибияілар (қүйрықсыз-дарында) элі де болса сырттай ұрықтанады, құйрьіқтылар іштей ұрықтанады. Олардың дамуы метаморфозды, яғни ш&lt;збақтары күрделі өзгеріске ұшырап барып ересектерге айналады. І</w:t>
      </w:r>
    </w:p>
    <w:p w:rsidR="00DB0A59" w:rsidRPr="0033045B" w:rsidRDefault="00DB0A59" w:rsidP="00852416">
      <w:pPr>
        <w:jc w:val="both"/>
        <w:rPr>
          <w:sz w:val="28"/>
          <w:szCs w:val="28"/>
          <w:lang w:val="kk-KZ"/>
        </w:rPr>
      </w:pPr>
      <w:r w:rsidRPr="0033045B">
        <w:rPr>
          <w:noProof/>
          <w:sz w:val="28"/>
          <w:szCs w:val="28"/>
          <w:lang w:val="kk-KZ"/>
        </w:rPr>
        <w:t>Бауырымен жоргалаушыларда аналық және: аталық жыныс бездерінің қүрылысы қосмекенділермен ұқсас, бірақ (бұлардың оң жақ</w:t>
      </w:r>
      <w:r w:rsidRPr="0033045B">
        <w:rPr>
          <w:sz w:val="28"/>
          <w:szCs w:val="28"/>
          <w:lang w:val="kk-KZ"/>
        </w:rPr>
        <w:t xml:space="preserve"> </w:t>
      </w:r>
      <w:r w:rsidRPr="0033045B">
        <w:rPr>
          <w:noProof/>
          <w:sz w:val="28"/>
          <w:szCs w:val="28"/>
          <w:lang w:val="kk-KZ"/>
        </w:rPr>
        <w:t>аналық безі жақсы дамыған. Қолтырауындар көптеп жұмыртқа салады, бірақ олар ұсақ болады.</w:t>
      </w:r>
    </w:p>
    <w:p w:rsidR="00DB0A59" w:rsidRPr="0033045B" w:rsidRDefault="00DB0A59" w:rsidP="00852416">
      <w:pPr>
        <w:jc w:val="both"/>
        <w:rPr>
          <w:sz w:val="28"/>
          <w:szCs w:val="28"/>
          <w:lang w:val="kk-KZ"/>
        </w:rPr>
      </w:pPr>
      <w:r w:rsidRPr="0033045B">
        <w:rPr>
          <w:noProof/>
          <w:sz w:val="28"/>
          <w:szCs w:val="28"/>
          <w:lang w:val="kk-KZ"/>
        </w:rPr>
        <w:t xml:space="preserve">Құстардың </w:t>
      </w:r>
      <w:r w:rsidRPr="0033045B">
        <w:rPr>
          <w:sz w:val="28"/>
          <w:szCs w:val="28"/>
          <w:lang w:val="kk-KZ"/>
        </w:rPr>
        <w:t xml:space="preserve">да </w:t>
      </w:r>
      <w:r w:rsidRPr="0033045B">
        <w:rPr>
          <w:noProof/>
          <w:sz w:val="28"/>
          <w:szCs w:val="28"/>
          <w:lang w:val="kk-KZ"/>
        </w:rPr>
        <w:t xml:space="preserve">көбеюі асиммитриялы, бірақ сол жақ аналық безі жақсы дамыған. Жұмыртқа жолы өте үлкен, ол алдыңғы және артқы бөлімдерге бөлінген. Жұмыртқа салар кезінде аналық безі үлкен болады. Жұмыртқа салып болған соң қайта кішірейеді. Жұмыртқалары салыстырмалы түрде үлкен </w:t>
      </w:r>
      <w:r w:rsidRPr="0033045B">
        <w:rPr>
          <w:sz w:val="28"/>
          <w:szCs w:val="28"/>
          <w:lang w:val="kk-KZ"/>
        </w:rPr>
        <w:t>болады.</w:t>
      </w:r>
    </w:p>
    <w:p w:rsidR="00DB0A59" w:rsidRPr="0033045B" w:rsidRDefault="00DB0A59" w:rsidP="00852416">
      <w:pPr>
        <w:jc w:val="both"/>
        <w:rPr>
          <w:sz w:val="28"/>
          <w:szCs w:val="28"/>
          <w:lang w:val="kk-KZ"/>
        </w:rPr>
      </w:pPr>
      <w:r w:rsidRPr="0033045B">
        <w:rPr>
          <w:noProof/>
          <w:sz w:val="28"/>
          <w:szCs w:val="28"/>
          <w:lang w:val="kk-KZ"/>
        </w:rPr>
        <w:t xml:space="preserve">Өте жоғарғы деңгейде көбею жүйесінің күрделенуі сүтқоректілерге тэн, </w:t>
      </w:r>
      <w:r w:rsidRPr="0033045B">
        <w:rPr>
          <w:sz w:val="28"/>
          <w:szCs w:val="28"/>
          <w:lang w:val="kk-KZ"/>
        </w:rPr>
        <w:t xml:space="preserve">олар тек </w:t>
      </w:r>
      <w:r w:rsidRPr="0033045B">
        <w:rPr>
          <w:noProof/>
          <w:sz w:val="28"/>
          <w:szCs w:val="28"/>
          <w:lang w:val="kk-KZ"/>
        </w:rPr>
        <w:t xml:space="preserve">іштей үрықтанады. Оларда шағылысатын мүшелер дамиды, шарананың анасының денесінде дамуына бейім-деледі. Қосалқы жыныс бездері </w:t>
      </w:r>
      <w:r w:rsidRPr="0033045B">
        <w:rPr>
          <w:sz w:val="28"/>
          <w:szCs w:val="28"/>
          <w:lang w:val="kk-KZ"/>
        </w:rPr>
        <w:t xml:space="preserve">дамиды. Осы кластагы организмдерде </w:t>
      </w:r>
      <w:r w:rsidRPr="0033045B">
        <w:rPr>
          <w:noProof/>
          <w:sz w:val="28"/>
          <w:szCs w:val="28"/>
          <w:lang w:val="kk-KZ"/>
        </w:rPr>
        <w:t>күрделі жыныстық мінез-құлық тэн.</w:t>
      </w:r>
    </w:p>
    <w:p w:rsidR="00DB0A59" w:rsidRPr="0033045B" w:rsidRDefault="00DB0A59" w:rsidP="00852416">
      <w:pPr>
        <w:jc w:val="both"/>
        <w:rPr>
          <w:sz w:val="28"/>
          <w:szCs w:val="28"/>
          <w:lang w:val="kk-KZ"/>
        </w:rPr>
      </w:pPr>
      <w:r w:rsidRPr="0033045B">
        <w:rPr>
          <w:noProof/>
          <w:sz w:val="28"/>
          <w:szCs w:val="28"/>
          <w:lang w:val="kk-KZ"/>
        </w:rPr>
        <w:t xml:space="preserve">Әсіресе, бүларда аталық жыныс клеткаларының жетілуінің өзіндік ерекшеліктері </w:t>
      </w:r>
      <w:r w:rsidRPr="0033045B">
        <w:rPr>
          <w:sz w:val="28"/>
          <w:szCs w:val="28"/>
          <w:lang w:val="kk-KZ"/>
        </w:rPr>
        <w:t xml:space="preserve">бар. Кептеген </w:t>
      </w:r>
      <w:r w:rsidRPr="0033045B">
        <w:rPr>
          <w:noProof/>
          <w:sz w:val="28"/>
          <w:szCs w:val="28"/>
          <w:lang w:val="kk-KZ"/>
        </w:rPr>
        <w:t xml:space="preserve">омыртқасыздардың жыныс клеткаларының құрылымы қүрамдас, ол қарапайымдардың бір клеткалық жэне көп клеткалық соматикалық клеткалары тэн. Соның ішінде, акросома </w:t>
      </w:r>
      <w:r w:rsidRPr="0033045B">
        <w:rPr>
          <w:sz w:val="28"/>
          <w:szCs w:val="28"/>
          <w:lang w:val="kk-KZ"/>
        </w:rPr>
        <w:t xml:space="preserve">- </w:t>
      </w:r>
      <w:r w:rsidRPr="0033045B">
        <w:rPr>
          <w:noProof/>
          <w:sz w:val="28"/>
          <w:szCs w:val="28"/>
          <w:lang w:val="kk-KZ"/>
        </w:rPr>
        <w:t xml:space="preserve">лизосоманың алғашқысы. Центриолдар, митохонд-риялар жэне талшығы </w:t>
      </w:r>
      <w:r w:rsidRPr="0033045B">
        <w:rPr>
          <w:sz w:val="28"/>
          <w:szCs w:val="28"/>
          <w:lang w:val="kk-KZ"/>
        </w:rPr>
        <w:t xml:space="preserve">бар аксондар болады. </w:t>
      </w:r>
      <w:r w:rsidRPr="0033045B">
        <w:rPr>
          <w:noProof/>
          <w:sz w:val="28"/>
          <w:szCs w:val="28"/>
          <w:lang w:val="kk-KZ"/>
        </w:rPr>
        <w:t xml:space="preserve">Құрлықта тіршілік етуге бейімделген </w:t>
      </w:r>
      <w:r w:rsidRPr="0033045B">
        <w:rPr>
          <w:sz w:val="28"/>
          <w:szCs w:val="28"/>
          <w:lang w:val="kk-KZ"/>
        </w:rPr>
        <w:t xml:space="preserve">организмдерде, </w:t>
      </w:r>
      <w:r w:rsidRPr="0033045B">
        <w:rPr>
          <w:noProof/>
          <w:sz w:val="28"/>
          <w:szCs w:val="28"/>
          <w:lang w:val="kk-KZ"/>
        </w:rPr>
        <w:t xml:space="preserve">іштей үрықтану пайда болған соң сперматозоидтардьщ құрылысы үзынша пішінді, ал оның құйрығында қосымша цито қаңқалы элементі </w:t>
      </w:r>
      <w:r w:rsidRPr="0033045B">
        <w:rPr>
          <w:sz w:val="28"/>
          <w:szCs w:val="28"/>
          <w:lang w:val="kk-KZ"/>
        </w:rPr>
        <w:t xml:space="preserve">пайда болады. </w:t>
      </w:r>
      <w:r w:rsidRPr="0033045B">
        <w:rPr>
          <w:noProof/>
          <w:sz w:val="28"/>
          <w:szCs w:val="28"/>
          <w:lang w:val="kk-KZ"/>
        </w:rPr>
        <w:t xml:space="preserve">Жоғары сатыдағы құрлық организмдерінің жұмыртқа қабығының құрылысынына байланысыты, эртүрлі пішінді қозғалғыш сперматозоидтар мен акросомдар </w:t>
      </w:r>
      <w:r w:rsidRPr="0033045B">
        <w:rPr>
          <w:sz w:val="28"/>
          <w:szCs w:val="28"/>
          <w:lang w:val="kk-KZ"/>
        </w:rPr>
        <w:t>пайда болады.</w:t>
      </w:r>
    </w:p>
    <w:p w:rsidR="00DB0A59" w:rsidRPr="0033045B" w:rsidRDefault="00DB0A59" w:rsidP="0011234C">
      <w:pPr>
        <w:rPr>
          <w:b/>
          <w:bCs/>
          <w:noProof/>
          <w:sz w:val="28"/>
          <w:szCs w:val="28"/>
          <w:lang w:val="kk-KZ"/>
        </w:rPr>
      </w:pPr>
    </w:p>
    <w:p w:rsidR="00DB0A59" w:rsidRPr="0033045B" w:rsidRDefault="00DB0A59" w:rsidP="0011234C">
      <w:pPr>
        <w:rPr>
          <w:b/>
          <w:bCs/>
          <w:noProof/>
          <w:sz w:val="28"/>
          <w:szCs w:val="28"/>
          <w:lang w:val="kk-KZ"/>
        </w:rPr>
      </w:pPr>
    </w:p>
    <w:p w:rsidR="00DB0A59" w:rsidRPr="0033045B" w:rsidRDefault="00DB0A59" w:rsidP="0011234C">
      <w:pPr>
        <w:rPr>
          <w:b/>
          <w:bCs/>
          <w:noProof/>
          <w:sz w:val="28"/>
          <w:szCs w:val="28"/>
          <w:lang w:val="kk-KZ"/>
        </w:rPr>
      </w:pPr>
    </w:p>
    <w:p w:rsidR="00DB0A59" w:rsidRPr="0033045B" w:rsidRDefault="00DB0A59" w:rsidP="0011234C">
      <w:pPr>
        <w:rPr>
          <w:b/>
          <w:bCs/>
          <w:noProof/>
          <w:sz w:val="28"/>
          <w:szCs w:val="28"/>
          <w:lang w:val="kk-KZ"/>
        </w:rPr>
      </w:pPr>
    </w:p>
    <w:p w:rsidR="00DB0A59" w:rsidRPr="0033045B" w:rsidRDefault="00DB0A59" w:rsidP="0011234C">
      <w:pPr>
        <w:rPr>
          <w:b/>
          <w:bCs/>
          <w:noProof/>
          <w:sz w:val="28"/>
          <w:szCs w:val="28"/>
          <w:lang w:val="kk-KZ"/>
        </w:rPr>
      </w:pPr>
    </w:p>
    <w:p w:rsidR="00DB0A59" w:rsidRPr="0033045B" w:rsidRDefault="00DB0A59" w:rsidP="0011234C">
      <w:pPr>
        <w:rPr>
          <w:b/>
          <w:bCs/>
          <w:noProof/>
          <w:sz w:val="28"/>
          <w:szCs w:val="28"/>
          <w:lang w:val="kk-KZ"/>
        </w:rPr>
      </w:pPr>
    </w:p>
    <w:p w:rsidR="00DB0A59" w:rsidRPr="0033045B" w:rsidRDefault="00DB0A59" w:rsidP="0011234C">
      <w:pPr>
        <w:rPr>
          <w:b/>
          <w:bCs/>
          <w:noProof/>
          <w:sz w:val="28"/>
          <w:szCs w:val="28"/>
          <w:lang w:val="kk-KZ"/>
        </w:rPr>
      </w:pPr>
    </w:p>
    <w:p w:rsidR="00DB0A59" w:rsidRPr="0033045B" w:rsidRDefault="00DB0A59" w:rsidP="0011234C">
      <w:pPr>
        <w:rPr>
          <w:b/>
          <w:bCs/>
          <w:noProof/>
          <w:sz w:val="28"/>
          <w:szCs w:val="28"/>
          <w:lang w:val="kk-KZ"/>
        </w:rPr>
      </w:pPr>
    </w:p>
    <w:p w:rsidR="00DB0A59" w:rsidRPr="0033045B" w:rsidRDefault="00DB0A59" w:rsidP="0011234C">
      <w:pPr>
        <w:rPr>
          <w:b/>
          <w:bCs/>
          <w:noProof/>
          <w:sz w:val="28"/>
          <w:szCs w:val="28"/>
          <w:lang w:val="kk-KZ"/>
        </w:rPr>
      </w:pPr>
    </w:p>
    <w:p w:rsidR="00DB0A59" w:rsidRPr="0033045B" w:rsidRDefault="00DB0A59" w:rsidP="0011234C">
      <w:pPr>
        <w:rPr>
          <w:b/>
          <w:bCs/>
          <w:noProof/>
          <w:sz w:val="28"/>
          <w:szCs w:val="28"/>
          <w:lang w:val="kk-KZ"/>
        </w:rPr>
      </w:pPr>
    </w:p>
    <w:p w:rsidR="00DB0A59" w:rsidRPr="0033045B" w:rsidRDefault="00DB0A59" w:rsidP="0011234C">
      <w:pPr>
        <w:rPr>
          <w:b/>
          <w:bCs/>
          <w:noProof/>
          <w:sz w:val="28"/>
          <w:szCs w:val="28"/>
          <w:lang w:val="kk-KZ"/>
        </w:rPr>
      </w:pPr>
    </w:p>
    <w:p w:rsidR="00DB0A59" w:rsidRPr="0033045B" w:rsidRDefault="00DB0A59" w:rsidP="0011234C">
      <w:pPr>
        <w:rPr>
          <w:b/>
          <w:bCs/>
          <w:noProof/>
          <w:sz w:val="28"/>
          <w:szCs w:val="28"/>
          <w:lang w:val="kk-KZ"/>
        </w:rPr>
      </w:pPr>
    </w:p>
    <w:p w:rsidR="00DB0A59" w:rsidRPr="0033045B" w:rsidRDefault="00DB0A59" w:rsidP="0011234C">
      <w:pPr>
        <w:rPr>
          <w:b/>
          <w:bCs/>
          <w:noProof/>
          <w:sz w:val="28"/>
          <w:szCs w:val="28"/>
          <w:lang w:val="kk-KZ"/>
        </w:rPr>
      </w:pPr>
    </w:p>
    <w:p w:rsidR="00DB0A59" w:rsidRPr="0033045B" w:rsidRDefault="00DB0A59" w:rsidP="0011234C">
      <w:pPr>
        <w:rPr>
          <w:b/>
          <w:bCs/>
          <w:noProof/>
          <w:sz w:val="28"/>
          <w:szCs w:val="28"/>
          <w:lang w:val="kk-KZ"/>
        </w:rPr>
      </w:pPr>
    </w:p>
    <w:p w:rsidR="00DB0A59" w:rsidRPr="0033045B" w:rsidRDefault="00DB0A59" w:rsidP="00852416">
      <w:pPr>
        <w:jc w:val="both"/>
        <w:rPr>
          <w:sz w:val="28"/>
          <w:szCs w:val="28"/>
          <w:lang w:val="kk-KZ"/>
        </w:rPr>
      </w:pPr>
      <w:r w:rsidRPr="0033045B">
        <w:rPr>
          <w:b/>
          <w:bCs/>
          <w:noProof/>
          <w:sz w:val="28"/>
          <w:szCs w:val="28"/>
          <w:lang w:val="kk-KZ"/>
        </w:rPr>
        <w:t>Талдауға арналған сұрақтар</w:t>
      </w:r>
    </w:p>
    <w:p w:rsidR="00DB0A59" w:rsidRPr="0033045B" w:rsidRDefault="00DB0A59" w:rsidP="00852416">
      <w:pPr>
        <w:jc w:val="both"/>
        <w:rPr>
          <w:sz w:val="28"/>
          <w:szCs w:val="28"/>
          <w:lang w:val="kk-KZ"/>
        </w:rPr>
      </w:pPr>
      <w:r w:rsidRPr="0033045B">
        <w:rPr>
          <w:sz w:val="28"/>
          <w:szCs w:val="28"/>
          <w:lang w:val="kk-KZ"/>
        </w:rPr>
        <w:t xml:space="preserve">1. </w:t>
      </w:r>
      <w:r w:rsidRPr="0033045B">
        <w:rPr>
          <w:noProof/>
          <w:sz w:val="28"/>
          <w:szCs w:val="28"/>
          <w:lang w:val="kk-KZ"/>
        </w:rPr>
        <w:t xml:space="preserve">Органимдердің эволюциясында мүшелер жүйелерінің эволюциясы қандай орын алады және оның білудің қажеті </w:t>
      </w:r>
      <w:r w:rsidRPr="0033045B">
        <w:rPr>
          <w:sz w:val="28"/>
          <w:szCs w:val="28"/>
          <w:lang w:val="kk-KZ"/>
        </w:rPr>
        <w:t>бар ма?</w:t>
      </w:r>
    </w:p>
    <w:p w:rsidR="00DB0A59" w:rsidRPr="0033045B" w:rsidRDefault="00DB0A59" w:rsidP="00852416">
      <w:pPr>
        <w:jc w:val="both"/>
        <w:rPr>
          <w:sz w:val="28"/>
          <w:szCs w:val="28"/>
          <w:lang w:val="kk-KZ"/>
        </w:rPr>
      </w:pPr>
      <w:r w:rsidRPr="0033045B">
        <w:rPr>
          <w:sz w:val="28"/>
          <w:szCs w:val="28"/>
          <w:lang w:val="kk-KZ"/>
        </w:rPr>
        <w:t xml:space="preserve">2.    </w:t>
      </w:r>
      <w:r w:rsidRPr="0033045B">
        <w:rPr>
          <w:noProof/>
          <w:sz w:val="28"/>
          <w:szCs w:val="28"/>
          <w:lang w:val="kk-KZ"/>
        </w:rPr>
        <w:t>Тері жабынының эволюциясының негізгі белгілерін айтыңыз.</w:t>
      </w:r>
    </w:p>
    <w:p w:rsidR="00DB0A59" w:rsidRPr="0033045B" w:rsidRDefault="00DB0A59" w:rsidP="00852416">
      <w:pPr>
        <w:jc w:val="both"/>
        <w:rPr>
          <w:sz w:val="28"/>
          <w:szCs w:val="28"/>
          <w:lang w:val="kk-KZ"/>
        </w:rPr>
      </w:pPr>
      <w:r w:rsidRPr="0033045B">
        <w:rPr>
          <w:sz w:val="28"/>
          <w:szCs w:val="28"/>
          <w:lang w:val="kk-KZ"/>
        </w:rPr>
        <w:t xml:space="preserve">3. </w:t>
      </w:r>
      <w:r w:rsidRPr="0033045B">
        <w:rPr>
          <w:noProof/>
          <w:sz w:val="28"/>
          <w:szCs w:val="28"/>
          <w:lang w:val="kk-KZ"/>
        </w:rPr>
        <w:t xml:space="preserve">Біліктілік қаңқаньщ </w:t>
      </w:r>
      <w:r w:rsidRPr="0033045B">
        <w:rPr>
          <w:sz w:val="28"/>
          <w:szCs w:val="28"/>
          <w:lang w:val="kk-KZ"/>
        </w:rPr>
        <w:t xml:space="preserve">эволюциясы </w:t>
      </w:r>
      <w:r w:rsidRPr="0033045B">
        <w:rPr>
          <w:noProof/>
          <w:sz w:val="28"/>
          <w:szCs w:val="28"/>
          <w:lang w:val="kk-KZ"/>
        </w:rPr>
        <w:t xml:space="preserve">қалай жүрді, </w:t>
      </w:r>
      <w:r w:rsidRPr="0033045B">
        <w:rPr>
          <w:sz w:val="28"/>
          <w:szCs w:val="28"/>
          <w:lang w:val="kk-KZ"/>
        </w:rPr>
        <w:t xml:space="preserve">осы </w:t>
      </w:r>
      <w:r w:rsidRPr="0033045B">
        <w:rPr>
          <w:noProof/>
          <w:sz w:val="28"/>
          <w:szCs w:val="28"/>
          <w:lang w:val="kk-KZ"/>
        </w:rPr>
        <w:t>қаңқаның эволюциясының мәні неде?</w:t>
      </w:r>
    </w:p>
    <w:p w:rsidR="00DB0A59" w:rsidRPr="0033045B" w:rsidRDefault="00DB0A59" w:rsidP="00852416">
      <w:pPr>
        <w:jc w:val="both"/>
        <w:rPr>
          <w:sz w:val="28"/>
          <w:szCs w:val="28"/>
          <w:lang w:val="kk-KZ"/>
        </w:rPr>
      </w:pPr>
      <w:r w:rsidRPr="0033045B">
        <w:rPr>
          <w:sz w:val="28"/>
          <w:szCs w:val="28"/>
          <w:lang w:val="kk-KZ"/>
        </w:rPr>
        <w:t xml:space="preserve">4. </w:t>
      </w:r>
      <w:r w:rsidRPr="0033045B">
        <w:rPr>
          <w:noProof/>
          <w:sz w:val="28"/>
          <w:szCs w:val="28"/>
          <w:lang w:val="kk-KZ"/>
        </w:rPr>
        <w:t xml:space="preserve">Асқорыту жүйесінің </w:t>
      </w:r>
      <w:r w:rsidRPr="0033045B">
        <w:rPr>
          <w:sz w:val="28"/>
          <w:szCs w:val="28"/>
          <w:lang w:val="kk-KZ"/>
        </w:rPr>
        <w:t xml:space="preserve">эволюциясы </w:t>
      </w:r>
      <w:r w:rsidRPr="0033045B">
        <w:rPr>
          <w:noProof/>
          <w:sz w:val="28"/>
          <w:szCs w:val="28"/>
          <w:lang w:val="kk-KZ"/>
        </w:rPr>
        <w:t>қай бағытта жүрді?</w:t>
      </w:r>
    </w:p>
    <w:p w:rsidR="00DB0A59" w:rsidRPr="0033045B" w:rsidRDefault="00DB0A59" w:rsidP="00852416">
      <w:pPr>
        <w:jc w:val="both"/>
        <w:rPr>
          <w:sz w:val="28"/>
          <w:szCs w:val="28"/>
          <w:lang w:val="kk-KZ"/>
        </w:rPr>
      </w:pPr>
      <w:r w:rsidRPr="0033045B">
        <w:rPr>
          <w:sz w:val="28"/>
          <w:szCs w:val="28"/>
          <w:lang w:val="kk-KZ"/>
        </w:rPr>
        <w:t xml:space="preserve">5.  </w:t>
      </w:r>
      <w:r w:rsidRPr="0033045B">
        <w:rPr>
          <w:noProof/>
          <w:sz w:val="28"/>
          <w:szCs w:val="28"/>
          <w:lang w:val="kk-KZ"/>
        </w:rPr>
        <w:t xml:space="preserve">Ас қорыту жэне тыныс алу жүйелерінің </w:t>
      </w:r>
      <w:r w:rsidRPr="0033045B">
        <w:rPr>
          <w:sz w:val="28"/>
          <w:szCs w:val="28"/>
          <w:lang w:val="kk-KZ"/>
        </w:rPr>
        <w:t xml:space="preserve">эволюциясы </w:t>
      </w:r>
      <w:r w:rsidRPr="0033045B">
        <w:rPr>
          <w:noProof/>
          <w:sz w:val="28"/>
          <w:szCs w:val="28"/>
          <w:lang w:val="kk-KZ"/>
        </w:rPr>
        <w:t>бір-бірімен қалай байланысқан?</w:t>
      </w:r>
    </w:p>
    <w:p w:rsidR="00DB0A59" w:rsidRPr="0033045B" w:rsidRDefault="00DB0A59" w:rsidP="00852416">
      <w:pPr>
        <w:jc w:val="both"/>
        <w:rPr>
          <w:sz w:val="28"/>
          <w:szCs w:val="28"/>
          <w:lang w:val="kk-KZ"/>
        </w:rPr>
      </w:pPr>
      <w:r w:rsidRPr="0033045B">
        <w:rPr>
          <w:sz w:val="28"/>
          <w:szCs w:val="28"/>
          <w:lang w:val="kk-KZ"/>
        </w:rPr>
        <w:t xml:space="preserve">6.  </w:t>
      </w:r>
      <w:r w:rsidRPr="0033045B">
        <w:rPr>
          <w:noProof/>
          <w:sz w:val="28"/>
          <w:szCs w:val="28"/>
          <w:lang w:val="kk-KZ"/>
        </w:rPr>
        <w:t xml:space="preserve">Омыртқалы жануарлардың эртүрлі кластарының тыныс алу жүйесінің </w:t>
      </w:r>
      <w:r w:rsidRPr="0033045B">
        <w:rPr>
          <w:sz w:val="28"/>
          <w:szCs w:val="28"/>
          <w:lang w:val="kk-KZ"/>
        </w:rPr>
        <w:t xml:space="preserve">даму </w:t>
      </w:r>
      <w:r w:rsidRPr="0033045B">
        <w:rPr>
          <w:noProof/>
          <w:sz w:val="28"/>
          <w:szCs w:val="28"/>
          <w:lang w:val="kk-KZ"/>
        </w:rPr>
        <w:t>ерекшеліктерін айтыңыз.</w:t>
      </w:r>
    </w:p>
    <w:p w:rsidR="00DB0A59" w:rsidRPr="0033045B" w:rsidRDefault="00DB0A59" w:rsidP="00852416">
      <w:pPr>
        <w:jc w:val="both"/>
        <w:rPr>
          <w:sz w:val="28"/>
          <w:szCs w:val="28"/>
          <w:lang w:val="kk-KZ"/>
        </w:rPr>
      </w:pPr>
      <w:r w:rsidRPr="0033045B">
        <w:rPr>
          <w:sz w:val="28"/>
          <w:szCs w:val="28"/>
          <w:lang w:val="kk-KZ"/>
        </w:rPr>
        <w:t xml:space="preserve">7.  </w:t>
      </w:r>
      <w:r w:rsidRPr="0033045B">
        <w:rPr>
          <w:noProof/>
          <w:sz w:val="28"/>
          <w:szCs w:val="28"/>
          <w:lang w:val="kk-KZ"/>
        </w:rPr>
        <w:t xml:space="preserve">Ыдырау өнімдерін шығару жүйесінің </w:t>
      </w:r>
      <w:r w:rsidRPr="0033045B">
        <w:rPr>
          <w:sz w:val="28"/>
          <w:szCs w:val="28"/>
          <w:lang w:val="kk-KZ"/>
        </w:rPr>
        <w:t xml:space="preserve">эволюциясы </w:t>
      </w:r>
      <w:r w:rsidRPr="0033045B">
        <w:rPr>
          <w:noProof/>
          <w:sz w:val="28"/>
          <w:szCs w:val="28"/>
          <w:lang w:val="kk-KZ"/>
        </w:rPr>
        <w:t>қай бағытга жүрді?</w:t>
      </w:r>
    </w:p>
    <w:p w:rsidR="00DB0A59" w:rsidRPr="0033045B" w:rsidRDefault="00DB0A59" w:rsidP="00852416">
      <w:pPr>
        <w:jc w:val="both"/>
        <w:rPr>
          <w:sz w:val="28"/>
          <w:szCs w:val="28"/>
          <w:lang w:val="kk-KZ"/>
        </w:rPr>
      </w:pPr>
      <w:r w:rsidRPr="0033045B">
        <w:rPr>
          <w:sz w:val="28"/>
          <w:szCs w:val="28"/>
          <w:lang w:val="kk-KZ"/>
        </w:rPr>
        <w:t xml:space="preserve">8.   </w:t>
      </w:r>
      <w:r w:rsidRPr="0033045B">
        <w:rPr>
          <w:noProof/>
          <w:sz w:val="28"/>
          <w:szCs w:val="28"/>
          <w:lang w:val="kk-KZ"/>
        </w:rPr>
        <w:t xml:space="preserve">Қүрлықтагы омыртқалардың </w:t>
      </w:r>
      <w:r w:rsidRPr="0033045B">
        <w:rPr>
          <w:sz w:val="28"/>
          <w:szCs w:val="28"/>
          <w:lang w:val="kk-KZ"/>
        </w:rPr>
        <w:t xml:space="preserve">эволюция барысында </w:t>
      </w:r>
      <w:r w:rsidRPr="0033045B">
        <w:rPr>
          <w:noProof/>
          <w:sz w:val="28"/>
          <w:szCs w:val="28"/>
          <w:lang w:val="kk-KZ"/>
        </w:rPr>
        <w:t>қанайналым жүйесінің күрделенуі немен байланысты болды?</w:t>
      </w:r>
    </w:p>
    <w:p w:rsidR="00DB0A59" w:rsidRPr="0033045B" w:rsidRDefault="00DB0A59" w:rsidP="00852416">
      <w:pPr>
        <w:jc w:val="both"/>
        <w:rPr>
          <w:sz w:val="28"/>
          <w:szCs w:val="28"/>
          <w:lang w:val="kk-KZ"/>
        </w:rPr>
      </w:pPr>
      <w:r w:rsidRPr="0033045B">
        <w:rPr>
          <w:sz w:val="28"/>
          <w:szCs w:val="28"/>
          <w:lang w:val="kk-KZ"/>
        </w:rPr>
        <w:t xml:space="preserve">9. </w:t>
      </w:r>
      <w:r w:rsidRPr="0033045B">
        <w:rPr>
          <w:noProof/>
          <w:sz w:val="28"/>
          <w:szCs w:val="28"/>
          <w:lang w:val="kk-KZ"/>
        </w:rPr>
        <w:t xml:space="preserve">Жүйке жүйесінің </w:t>
      </w:r>
      <w:r w:rsidRPr="0033045B">
        <w:rPr>
          <w:sz w:val="28"/>
          <w:szCs w:val="28"/>
          <w:lang w:val="kk-KZ"/>
        </w:rPr>
        <w:t xml:space="preserve">эволюциясы </w:t>
      </w:r>
      <w:r w:rsidRPr="0033045B">
        <w:rPr>
          <w:noProof/>
          <w:sz w:val="28"/>
          <w:szCs w:val="28"/>
          <w:lang w:val="kk-KZ"/>
        </w:rPr>
        <w:t>қай бағытта жүрді?</w:t>
      </w:r>
    </w:p>
    <w:p w:rsidR="00DB0A59" w:rsidRPr="0033045B" w:rsidRDefault="00DB0A59" w:rsidP="00852416">
      <w:pPr>
        <w:jc w:val="both"/>
        <w:rPr>
          <w:sz w:val="28"/>
          <w:szCs w:val="28"/>
          <w:lang w:val="kk-KZ"/>
        </w:rPr>
      </w:pPr>
      <w:r w:rsidRPr="0033045B">
        <w:rPr>
          <w:sz w:val="28"/>
          <w:szCs w:val="28"/>
          <w:lang w:val="kk-KZ"/>
        </w:rPr>
        <w:t xml:space="preserve">10.  </w:t>
      </w:r>
      <w:r w:rsidRPr="0033045B">
        <w:rPr>
          <w:noProof/>
          <w:sz w:val="28"/>
          <w:szCs w:val="28"/>
          <w:lang w:val="kk-KZ"/>
        </w:rPr>
        <w:t xml:space="preserve">Көбею жүйесінің </w:t>
      </w:r>
      <w:r w:rsidRPr="0033045B">
        <w:rPr>
          <w:sz w:val="28"/>
          <w:szCs w:val="28"/>
          <w:lang w:val="kk-KZ"/>
        </w:rPr>
        <w:t xml:space="preserve">эволюциясы туралы не </w:t>
      </w:r>
      <w:r w:rsidRPr="0033045B">
        <w:rPr>
          <w:noProof/>
          <w:sz w:val="28"/>
          <w:szCs w:val="28"/>
          <w:lang w:val="kk-KZ"/>
        </w:rPr>
        <w:t xml:space="preserve">білесіз? </w:t>
      </w:r>
      <w:r w:rsidRPr="0033045B">
        <w:rPr>
          <w:sz w:val="28"/>
          <w:szCs w:val="28"/>
          <w:lang w:val="kk-KZ"/>
        </w:rPr>
        <w:t xml:space="preserve">Осы </w:t>
      </w:r>
      <w:r w:rsidRPr="0033045B">
        <w:rPr>
          <w:noProof/>
          <w:sz w:val="28"/>
          <w:szCs w:val="28"/>
          <w:lang w:val="kk-KZ"/>
        </w:rPr>
        <w:t xml:space="preserve">эволюцияға жыныс клеткаларының қатысты </w:t>
      </w:r>
      <w:r w:rsidRPr="0033045B">
        <w:rPr>
          <w:sz w:val="28"/>
          <w:szCs w:val="28"/>
          <w:lang w:val="kk-KZ"/>
        </w:rPr>
        <w:t>бар ма?</w:t>
      </w:r>
    </w:p>
    <w:p w:rsidR="00DB0A59" w:rsidRPr="0033045B" w:rsidRDefault="00DB0A59" w:rsidP="00852416">
      <w:pPr>
        <w:jc w:val="both"/>
        <w:rPr>
          <w:sz w:val="28"/>
          <w:szCs w:val="28"/>
          <w:lang w:val="kk-KZ"/>
        </w:rPr>
      </w:pPr>
      <w:r w:rsidRPr="0033045B">
        <w:rPr>
          <w:sz w:val="28"/>
          <w:szCs w:val="28"/>
          <w:lang w:val="kk-KZ"/>
        </w:rPr>
        <w:t xml:space="preserve">11. </w:t>
      </w:r>
      <w:r w:rsidRPr="0033045B">
        <w:rPr>
          <w:noProof/>
          <w:sz w:val="28"/>
          <w:szCs w:val="28"/>
          <w:lang w:val="kk-KZ"/>
        </w:rPr>
        <w:t xml:space="preserve">Адам мүшелерінің жүйелерінде қазіргі кезде </w:t>
      </w:r>
      <w:r w:rsidRPr="0033045B">
        <w:rPr>
          <w:sz w:val="28"/>
          <w:szCs w:val="28"/>
          <w:lang w:val="kk-KZ"/>
        </w:rPr>
        <w:t xml:space="preserve">эволюция </w:t>
      </w:r>
      <w:r w:rsidRPr="0033045B">
        <w:rPr>
          <w:noProof/>
          <w:sz w:val="28"/>
          <w:szCs w:val="28"/>
          <w:lang w:val="kk-KZ"/>
        </w:rPr>
        <w:t>жалғасуда ма? Жалғасса, онда қандай мүшелер жүйесі эволюцияға ұшырауда?</w:t>
      </w:r>
    </w:p>
    <w:p w:rsidR="00DB0A59" w:rsidRPr="0033045B" w:rsidRDefault="00DB0A59" w:rsidP="00852416">
      <w:pPr>
        <w:jc w:val="both"/>
        <w:rPr>
          <w:sz w:val="28"/>
          <w:szCs w:val="28"/>
          <w:lang w:val="kk-KZ"/>
        </w:rPr>
      </w:pPr>
      <w:r w:rsidRPr="0033045B">
        <w:rPr>
          <w:b/>
          <w:bCs/>
          <w:noProof/>
          <w:sz w:val="28"/>
          <w:szCs w:val="28"/>
          <w:lang w:val="kk-KZ"/>
        </w:rPr>
        <w:t>Әдебиеттер</w:t>
      </w:r>
    </w:p>
    <w:p w:rsidR="00DB0A59" w:rsidRPr="0033045B" w:rsidRDefault="00DB0A59" w:rsidP="00E24F17">
      <w:pPr>
        <w:jc w:val="both"/>
        <w:rPr>
          <w:sz w:val="28"/>
          <w:szCs w:val="28"/>
        </w:rPr>
      </w:pPr>
      <w:r w:rsidRPr="0033045B">
        <w:rPr>
          <w:noProof/>
          <w:sz w:val="28"/>
          <w:szCs w:val="28"/>
          <w:lang w:val="kk-KZ"/>
        </w:rPr>
        <w:t xml:space="preserve">Яблоков </w:t>
      </w:r>
      <w:r w:rsidRPr="0033045B">
        <w:rPr>
          <w:sz w:val="28"/>
          <w:szCs w:val="28"/>
          <w:lang w:val="kk-KZ"/>
        </w:rPr>
        <w:t xml:space="preserve">А. В., Юсуфов А. Г. Эволюционное учение. </w:t>
      </w:r>
      <w:r w:rsidRPr="0033045B">
        <w:rPr>
          <w:sz w:val="28"/>
          <w:szCs w:val="28"/>
        </w:rPr>
        <w:t>М.: Высшая школа. 1989. 335 стр.</w:t>
      </w:r>
      <w:bookmarkStart w:id="0" w:name="_GoBack"/>
      <w:bookmarkEnd w:id="0"/>
    </w:p>
    <w:sectPr w:rsidR="00DB0A59" w:rsidRPr="0033045B" w:rsidSect="0033045B">
      <w:footerReference w:type="even" r:id="rId11"/>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A59" w:rsidRDefault="00DB0A59">
      <w:r>
        <w:separator/>
      </w:r>
    </w:p>
  </w:endnote>
  <w:endnote w:type="continuationSeparator" w:id="0">
    <w:p w:rsidR="00DB0A59" w:rsidRDefault="00DB0A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A59" w:rsidRDefault="00DB0A59" w:rsidP="00AA77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B0A59" w:rsidRDefault="00DB0A5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A59" w:rsidRDefault="00DB0A59" w:rsidP="00AA77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DB0A59" w:rsidRDefault="00DB0A5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A59" w:rsidRDefault="00DB0A59">
      <w:r>
        <w:separator/>
      </w:r>
    </w:p>
  </w:footnote>
  <w:footnote w:type="continuationSeparator" w:id="0">
    <w:p w:rsidR="00DB0A59" w:rsidRDefault="00DB0A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0E86"/>
    <w:rsid w:val="00046F5D"/>
    <w:rsid w:val="000A1C44"/>
    <w:rsid w:val="000E3835"/>
    <w:rsid w:val="0011234C"/>
    <w:rsid w:val="001752D1"/>
    <w:rsid w:val="00316B32"/>
    <w:rsid w:val="0033045B"/>
    <w:rsid w:val="004C22F8"/>
    <w:rsid w:val="006D522A"/>
    <w:rsid w:val="00815215"/>
    <w:rsid w:val="008310A4"/>
    <w:rsid w:val="0085005A"/>
    <w:rsid w:val="00852416"/>
    <w:rsid w:val="008A1CD7"/>
    <w:rsid w:val="00932248"/>
    <w:rsid w:val="00AA777A"/>
    <w:rsid w:val="00B136B8"/>
    <w:rsid w:val="00B70F7C"/>
    <w:rsid w:val="00C00E86"/>
    <w:rsid w:val="00C74DFB"/>
    <w:rsid w:val="00DB0A59"/>
    <w:rsid w:val="00E24F17"/>
    <w:rsid w:val="00F3770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34C"/>
    <w:pPr>
      <w:widowControl w:val="0"/>
      <w:autoSpaceDE w:val="0"/>
      <w:autoSpaceDN w:val="0"/>
      <w:adjustRightInd w:val="0"/>
    </w:pPr>
    <w:rPr>
      <w:rFonts w:ascii="Times New Roman" w:eastAsia="Times New Roman" w:hAnsi="Times New Roman"/>
      <w:sz w:val="20"/>
      <w:szCs w:val="20"/>
    </w:rPr>
  </w:style>
  <w:style w:type="paragraph" w:styleId="Heading1">
    <w:name w:val="heading 1"/>
    <w:basedOn w:val="Normal"/>
    <w:next w:val="Normal"/>
    <w:link w:val="Heading1Char"/>
    <w:uiPriority w:val="99"/>
    <w:qFormat/>
    <w:rsid w:val="0011234C"/>
    <w:pPr>
      <w:keepNext/>
      <w:spacing w:before="240" w:after="60"/>
      <w:outlineLvl w:val="0"/>
    </w:pPr>
    <w:rPr>
      <w:rFonts w:ascii="Cambria" w:hAnsi="Cambria"/>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1234C"/>
    <w:rPr>
      <w:rFonts w:ascii="Cambria" w:hAnsi="Cambria" w:cs="Times New Roman"/>
      <w:b/>
      <w:bCs/>
      <w:kern w:val="32"/>
      <w:sz w:val="32"/>
      <w:szCs w:val="32"/>
      <w:lang w:eastAsia="ru-RU"/>
    </w:rPr>
  </w:style>
  <w:style w:type="paragraph" w:styleId="BalloonText">
    <w:name w:val="Balloon Text"/>
    <w:basedOn w:val="Normal"/>
    <w:link w:val="BalloonTextChar"/>
    <w:uiPriority w:val="99"/>
    <w:semiHidden/>
    <w:rsid w:val="0011234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1234C"/>
    <w:rPr>
      <w:rFonts w:ascii="Tahoma" w:hAnsi="Tahoma" w:cs="Tahoma"/>
      <w:sz w:val="16"/>
      <w:szCs w:val="16"/>
      <w:lang w:eastAsia="ru-RU"/>
    </w:rPr>
  </w:style>
  <w:style w:type="paragraph" w:styleId="Footer">
    <w:name w:val="footer"/>
    <w:basedOn w:val="Normal"/>
    <w:link w:val="FooterChar"/>
    <w:uiPriority w:val="99"/>
    <w:rsid w:val="0033045B"/>
    <w:pPr>
      <w:tabs>
        <w:tab w:val="center" w:pos="4677"/>
        <w:tab w:val="right" w:pos="9355"/>
      </w:tabs>
    </w:pPr>
  </w:style>
  <w:style w:type="character" w:customStyle="1" w:styleId="FooterChar">
    <w:name w:val="Footer Char"/>
    <w:basedOn w:val="DefaultParagraphFont"/>
    <w:link w:val="Footer"/>
    <w:uiPriority w:val="99"/>
    <w:semiHidden/>
    <w:rsid w:val="00572DC1"/>
    <w:rPr>
      <w:rFonts w:ascii="Times New Roman" w:eastAsia="Times New Roman" w:hAnsi="Times New Roman"/>
      <w:sz w:val="20"/>
      <w:szCs w:val="20"/>
    </w:rPr>
  </w:style>
  <w:style w:type="character" w:styleId="PageNumber">
    <w:name w:val="page number"/>
    <w:basedOn w:val="DefaultParagraphFont"/>
    <w:uiPriority w:val="99"/>
    <w:rsid w:val="0033045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78</TotalTime>
  <Pages>23</Pages>
  <Words>7854</Words>
  <Characters>-32766</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020811</dc:creator>
  <cp:keywords/>
  <dc:description/>
  <cp:lastModifiedBy>Admin</cp:lastModifiedBy>
  <cp:revision>6</cp:revision>
  <cp:lastPrinted>2015-06-12T04:11:00Z</cp:lastPrinted>
  <dcterms:created xsi:type="dcterms:W3CDTF">2015-06-11T18:44:00Z</dcterms:created>
  <dcterms:modified xsi:type="dcterms:W3CDTF">2015-06-12T04:13:00Z</dcterms:modified>
</cp:coreProperties>
</file>